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F31778" w14:textId="77777777" w:rsidR="00EF7778" w:rsidRDefault="00DC7626" w:rsidP="00F84166">
      <w:r>
        <w:rPr>
          <w:noProof/>
        </w:rPr>
        <w:drawing>
          <wp:anchor distT="0" distB="0" distL="114300" distR="114300" simplePos="0" relativeHeight="251657728" behindDoc="0" locked="0" layoutInCell="1" allowOverlap="1" wp14:anchorId="313EDE61" wp14:editId="53E5EA48">
            <wp:simplePos x="0" y="0"/>
            <wp:positionH relativeFrom="column">
              <wp:align>left</wp:align>
            </wp:positionH>
            <wp:positionV relativeFrom="paragraph">
              <wp:align>top</wp:align>
            </wp:positionV>
            <wp:extent cx="1274445" cy="1116330"/>
            <wp:effectExtent l="0" t="0" r="0" b="0"/>
            <wp:wrapTopAndBottom/>
            <wp:docPr id="2" name="graphic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74445" cy="1116330"/>
                    </a:xfrm>
                    <a:prstGeom prst="rect">
                      <a:avLst/>
                    </a:prstGeom>
                    <a:noFill/>
                    <a:ln>
                      <a:noFill/>
                    </a:ln>
                  </pic:spPr>
                </pic:pic>
              </a:graphicData>
            </a:graphic>
            <wp14:sizeRelH relativeFrom="page">
              <wp14:pctWidth>0</wp14:pctWidth>
            </wp14:sizeRelH>
            <wp14:sizeRelV relativeFrom="page">
              <wp14:pctHeight>0</wp14:pctHeight>
            </wp14:sizeRelV>
          </wp:anchor>
        </w:drawing>
      </w:r>
      <w:r w:rsidR="00815165">
        <w:t>__________________________________________________________</w:t>
      </w:r>
    </w:p>
    <w:p w14:paraId="13D81024" w14:textId="77777777" w:rsidR="00B83DFB" w:rsidRPr="00B83DFB" w:rsidRDefault="00B83DFB" w:rsidP="00B83DFB"/>
    <w:p w14:paraId="62EFFBBC" w14:textId="0CFFB6BD" w:rsidR="00B83DFB" w:rsidRDefault="00175E43" w:rsidP="00175E43">
      <w:pPr>
        <w:pStyle w:val="Heading1"/>
      </w:pPr>
      <w:bookmarkStart w:id="0" w:name="_Hlk176166640"/>
      <w:r w:rsidRPr="00175E43">
        <w:t xml:space="preserve">Fall Feast Days 2024 </w:t>
      </w:r>
      <w:r>
        <w:br/>
      </w:r>
      <w:r w:rsidRPr="00175E43">
        <w:t>The Day of Atonement</w:t>
      </w:r>
    </w:p>
    <w:bookmarkEnd w:id="0"/>
    <w:p w14:paraId="586E5F79" w14:textId="77777777" w:rsidR="00175E43" w:rsidRDefault="00175E43" w:rsidP="00175E43"/>
    <w:p w14:paraId="59F02FFD" w14:textId="7E8A786C" w:rsidR="00175E43" w:rsidRDefault="00175E43" w:rsidP="00175E43">
      <w:pPr>
        <w:rPr>
          <w:b/>
          <w:bCs/>
        </w:rPr>
      </w:pPr>
      <w:r>
        <w:rPr>
          <w:b/>
          <w:bCs/>
        </w:rPr>
        <w:t>WELCOME:</w:t>
      </w:r>
    </w:p>
    <w:p w14:paraId="657AF705" w14:textId="77777777" w:rsidR="00175E43" w:rsidRDefault="00175E43" w:rsidP="00175E43">
      <w:pPr>
        <w:rPr>
          <w:b/>
          <w:bCs/>
        </w:rPr>
      </w:pPr>
    </w:p>
    <w:p w14:paraId="372E6F1A" w14:textId="3CD6FA56" w:rsidR="00175E43" w:rsidRDefault="00175E43" w:rsidP="00175E43">
      <w:pPr>
        <w:rPr>
          <w:b/>
          <w:bCs/>
        </w:rPr>
      </w:pPr>
      <w:r>
        <w:rPr>
          <w:b/>
          <w:bCs/>
        </w:rPr>
        <w:t>WEBSITE / THANK YOU:</w:t>
      </w:r>
    </w:p>
    <w:p w14:paraId="48C533ED" w14:textId="77777777" w:rsidR="00175E43" w:rsidRDefault="00175E43" w:rsidP="00175E43">
      <w:pPr>
        <w:rPr>
          <w:b/>
          <w:bCs/>
        </w:rPr>
      </w:pPr>
    </w:p>
    <w:p w14:paraId="725FA216" w14:textId="12790E7F" w:rsidR="00175E43" w:rsidRDefault="00175E43" w:rsidP="00175E43">
      <w:pPr>
        <w:rPr>
          <w:b/>
          <w:bCs/>
        </w:rPr>
      </w:pPr>
      <w:r>
        <w:rPr>
          <w:b/>
          <w:bCs/>
        </w:rPr>
        <w:t>BREAK:</w:t>
      </w:r>
    </w:p>
    <w:p w14:paraId="008F8607" w14:textId="77777777" w:rsidR="00175E43" w:rsidRDefault="00175E43" w:rsidP="00175E43">
      <w:pPr>
        <w:rPr>
          <w:b/>
          <w:bCs/>
        </w:rPr>
      </w:pPr>
    </w:p>
    <w:p w14:paraId="5844BD58" w14:textId="27F6F678" w:rsidR="00175E43" w:rsidRDefault="00087520" w:rsidP="00175E43">
      <w:r>
        <w:t xml:space="preserve">This morning as we continue in our Fall Feast Day series we’re going to examine the Day of Atonement and we’re going to take a look at how our Messiah and King Yeshua (Jesus in the Greek) will ultimately fulfill both the Day of Trumpets also known as Yom Teruah… as well as the Day of Atonement </w:t>
      </w:r>
      <w:r w:rsidR="008308C0">
        <w:t xml:space="preserve">also known as Yom Kippur </w:t>
      </w:r>
      <w:r>
        <w:t xml:space="preserve">when he returns to the earth. </w:t>
      </w:r>
    </w:p>
    <w:p w14:paraId="4A0FFF10" w14:textId="77777777" w:rsidR="00087520" w:rsidRDefault="00087520" w:rsidP="00175E43"/>
    <w:p w14:paraId="6ABF081F" w14:textId="0A93F02C" w:rsidR="00087520" w:rsidRPr="00087520" w:rsidRDefault="00087520" w:rsidP="00175E43">
      <w:r>
        <w:t xml:space="preserve">Once again, as we have demonstrated through parts one and two of our Fall Feast Day series Yeshua became the word of God by becoming what was spoken by God. </w:t>
      </w:r>
      <w:r w:rsidRPr="00087520">
        <w:rPr>
          <w:b/>
          <w:bCs/>
        </w:rPr>
        <w:t>(</w:t>
      </w:r>
      <w:proofErr w:type="spellStart"/>
      <w:r w:rsidRPr="00087520">
        <w:rPr>
          <w:b/>
          <w:bCs/>
        </w:rPr>
        <w:t>scrn</w:t>
      </w:r>
      <w:proofErr w:type="spellEnd"/>
      <w:r w:rsidRPr="00087520">
        <w:rPr>
          <w:b/>
          <w:bCs/>
        </w:rPr>
        <w:t xml:space="preserve"> 1) show:</w:t>
      </w:r>
    </w:p>
    <w:p w14:paraId="2B994027" w14:textId="77777777" w:rsidR="00B83DFB" w:rsidRDefault="00B83DFB" w:rsidP="00B83DFB">
      <w:pPr>
        <w:ind w:firstLine="709"/>
      </w:pPr>
    </w:p>
    <w:p w14:paraId="649D0F68" w14:textId="704D4BA5" w:rsidR="00087520" w:rsidRDefault="00087520" w:rsidP="00087520">
      <w:r>
        <w:rPr>
          <w:noProof/>
        </w:rPr>
        <w:lastRenderedPageBreak/>
        <w:drawing>
          <wp:inline distT="0" distB="0" distL="0" distR="0" wp14:anchorId="605BDE9E" wp14:editId="2435D65B">
            <wp:extent cx="5943600" cy="3343275"/>
            <wp:effectExtent l="0" t="0" r="0" b="9525"/>
            <wp:docPr id="32231887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18875"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943600" cy="3343275"/>
                    </a:xfrm>
                    <a:prstGeom prst="rect">
                      <a:avLst/>
                    </a:prstGeom>
                  </pic:spPr>
                </pic:pic>
              </a:graphicData>
            </a:graphic>
          </wp:inline>
        </w:drawing>
      </w:r>
    </w:p>
    <w:p w14:paraId="07AC14ED" w14:textId="77777777" w:rsidR="00087520" w:rsidRDefault="00087520" w:rsidP="00087520"/>
    <w:p w14:paraId="6BDA39F9" w14:textId="1867C396" w:rsidR="001B4142" w:rsidRDefault="00087520" w:rsidP="00087520">
      <w:r>
        <w:t xml:space="preserve">Yehovah, the One True Most High God of Israel had </w:t>
      </w:r>
      <w:r w:rsidR="008308C0">
        <w:t>long ago</w:t>
      </w:r>
      <w:r>
        <w:t xml:space="preserve"> rolled out a red carpet for the arrival of his Passover Lamb who was, is, and always will be </w:t>
      </w:r>
      <w:r w:rsidR="001B4142">
        <w:t xml:space="preserve">Yeshua… who is </w:t>
      </w:r>
      <w:r w:rsidR="008308C0">
        <w:t xml:space="preserve">our Passover Lamb to this very day… and </w:t>
      </w:r>
      <w:r w:rsidR="001B4142">
        <w:t xml:space="preserve">also the Bread of life, our High Priest in the order of Melchizedek, the first fruits of the resurrection, and the giver of the Ruach </w:t>
      </w:r>
      <w:r w:rsidR="00BD5F28">
        <w:t>Hakodesh</w:t>
      </w:r>
      <w:r w:rsidR="001B4142">
        <w:t xml:space="preserve"> which </w:t>
      </w:r>
      <w:r w:rsidR="008308C0">
        <w:t>equates to</w:t>
      </w:r>
      <w:r w:rsidR="001B4142">
        <w:t xml:space="preserve"> the writing of God’s law across our hearts and in our minds much like Moses did when Moses brought God’s law down from the top of Mount Sini… and this same Yeshua… a prophet likened unto Moses…  will also become the word of God that will fulfill God’s Fall Feast Days as well by once again sounding the trumpet before his return to the earth, and then bringing atonement to the earth by treading the winepress of the wrath of God </w:t>
      </w:r>
      <w:r w:rsidR="008308C0">
        <w:t>in order to cause the earth to atone for its sins…</w:t>
      </w:r>
      <w:r w:rsidR="001B4142">
        <w:t xml:space="preserve"> smashing these nations like clay pots and ruling over the </w:t>
      </w:r>
      <w:r w:rsidR="008308C0">
        <w:t xml:space="preserve">nations of the </w:t>
      </w:r>
      <w:r w:rsidR="001B4142">
        <w:t xml:space="preserve">earth with the rod of iron that is… the law… the spoken word… of Yehovah God </w:t>
      </w:r>
      <w:r w:rsidR="008308C0">
        <w:t>our Father in heaven</w:t>
      </w:r>
      <w:r w:rsidR="001B4142">
        <w:t xml:space="preserve">. </w:t>
      </w:r>
    </w:p>
    <w:p w14:paraId="420740C4" w14:textId="77777777" w:rsidR="001B4142" w:rsidRDefault="001B4142" w:rsidP="00087520"/>
    <w:p w14:paraId="1F5A7777" w14:textId="20F21116" w:rsidR="00087520" w:rsidRDefault="00087520" w:rsidP="00087520">
      <w:r>
        <w:t xml:space="preserve"> </w:t>
      </w:r>
      <w:r w:rsidR="001B4142">
        <w:t>All of this will be a continuation of Yeshua continuing to be… the spoken word of God and all of this will be done by this</w:t>
      </w:r>
      <w:r>
        <w:t xml:space="preserve"> prophet who </w:t>
      </w:r>
      <w:r w:rsidR="001B4142">
        <w:t>God long ago told us… would</w:t>
      </w:r>
      <w:r>
        <w:t xml:space="preserve"> be likened unto Moses just as we’re told </w:t>
      </w:r>
      <w:r>
        <w:lastRenderedPageBreak/>
        <w:t xml:space="preserve">in </w:t>
      </w:r>
      <w:r w:rsidRPr="00087520">
        <w:rPr>
          <w:b/>
          <w:bCs/>
        </w:rPr>
        <w:t>Deuteronomy chapter 18: (</w:t>
      </w:r>
      <w:proofErr w:type="spellStart"/>
      <w:r w:rsidRPr="00087520">
        <w:rPr>
          <w:b/>
          <w:bCs/>
        </w:rPr>
        <w:t>scrn</w:t>
      </w:r>
      <w:proofErr w:type="spellEnd"/>
      <w:r w:rsidRPr="00087520">
        <w:rPr>
          <w:b/>
          <w:bCs/>
        </w:rPr>
        <w:t xml:space="preserve"> 2)</w:t>
      </w:r>
    </w:p>
    <w:p w14:paraId="2EFD1C56" w14:textId="77777777" w:rsidR="00087520" w:rsidRDefault="00087520" w:rsidP="00087520"/>
    <w:p w14:paraId="6B5A623F" w14:textId="30845976" w:rsidR="00087520" w:rsidRDefault="00087520" w:rsidP="00087520">
      <w:r>
        <w:rPr>
          <w:noProof/>
        </w:rPr>
        <w:drawing>
          <wp:inline distT="0" distB="0" distL="0" distR="0" wp14:anchorId="6068CE7F" wp14:editId="67A363BA">
            <wp:extent cx="5943600" cy="3343275"/>
            <wp:effectExtent l="0" t="0" r="0" b="9525"/>
            <wp:docPr id="77271252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12529"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943600" cy="3343275"/>
                    </a:xfrm>
                    <a:prstGeom prst="rect">
                      <a:avLst/>
                    </a:prstGeom>
                  </pic:spPr>
                </pic:pic>
              </a:graphicData>
            </a:graphic>
          </wp:inline>
        </w:drawing>
      </w:r>
    </w:p>
    <w:p w14:paraId="2BE68235" w14:textId="77777777" w:rsidR="00087520" w:rsidRDefault="00087520" w:rsidP="00087520"/>
    <w:p w14:paraId="2AE744B4" w14:textId="00CEB118" w:rsidR="00087520" w:rsidRDefault="00087520" w:rsidP="00087520">
      <w:pPr>
        <w:rPr>
          <w:b/>
          <w:bCs/>
        </w:rPr>
      </w:pPr>
      <w:r>
        <w:t xml:space="preserve">Why is this significant? </w:t>
      </w:r>
      <w:r w:rsidR="008308C0">
        <w:t xml:space="preserve">Why must Deuteronomy chapter 18 be properly understood? </w:t>
      </w:r>
      <w:r w:rsidRPr="00087520">
        <w:rPr>
          <w:b/>
          <w:bCs/>
        </w:rPr>
        <w:t>(</w:t>
      </w:r>
      <w:proofErr w:type="spellStart"/>
      <w:r w:rsidRPr="00087520">
        <w:rPr>
          <w:b/>
          <w:bCs/>
        </w:rPr>
        <w:t>scrn</w:t>
      </w:r>
      <w:proofErr w:type="spellEnd"/>
      <w:r w:rsidRPr="00087520">
        <w:rPr>
          <w:b/>
          <w:bCs/>
        </w:rPr>
        <w:t xml:space="preserve"> 3) SHOW</w:t>
      </w:r>
    </w:p>
    <w:p w14:paraId="25F45E96" w14:textId="77777777" w:rsidR="00087520" w:rsidRDefault="00087520" w:rsidP="00087520">
      <w:pPr>
        <w:rPr>
          <w:b/>
          <w:bCs/>
        </w:rPr>
      </w:pPr>
    </w:p>
    <w:p w14:paraId="0CC7CAC5" w14:textId="7938AF36" w:rsidR="00087520" w:rsidRDefault="00087520" w:rsidP="00087520">
      <w:r>
        <w:rPr>
          <w:noProof/>
        </w:rPr>
        <w:drawing>
          <wp:inline distT="0" distB="0" distL="0" distR="0" wp14:anchorId="0EA6A8BA" wp14:editId="55DB43AF">
            <wp:extent cx="5943600" cy="3343275"/>
            <wp:effectExtent l="0" t="0" r="0" b="9525"/>
            <wp:docPr id="178004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042398"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943600" cy="3343275"/>
                    </a:xfrm>
                    <a:prstGeom prst="rect">
                      <a:avLst/>
                    </a:prstGeom>
                  </pic:spPr>
                </pic:pic>
              </a:graphicData>
            </a:graphic>
          </wp:inline>
        </w:drawing>
      </w:r>
    </w:p>
    <w:p w14:paraId="0217062D" w14:textId="77777777" w:rsidR="00087520" w:rsidRDefault="00087520" w:rsidP="00087520"/>
    <w:p w14:paraId="6F7BEABB" w14:textId="5C6E6B16" w:rsidR="00087520" w:rsidRDefault="00087520" w:rsidP="00087520">
      <w:r>
        <w:t>Just as our Father in heaven had long ago told us in Genesis chapter 3… God would put enmity between the offspring of the women and the offspring of the Serpent</w:t>
      </w:r>
      <w:r w:rsidR="001B4142">
        <w:t>…</w:t>
      </w:r>
      <w:r>
        <w:t xml:space="preserve"> and it would be this human offspring of the human women that would bruise or crush the Serpent’s head. </w:t>
      </w:r>
    </w:p>
    <w:p w14:paraId="0E91C3F3" w14:textId="77777777" w:rsidR="00087520" w:rsidRDefault="00087520" w:rsidP="00087520"/>
    <w:p w14:paraId="518FF816" w14:textId="2401B311" w:rsidR="00087520" w:rsidRDefault="00087520" w:rsidP="00087520">
      <w:r>
        <w:t xml:space="preserve">That offspring of the human women was Yeshua who is the prophet likened unto Moses that God is speaking of in Deuteronomy chapter 18. How do we know that? Well, </w:t>
      </w:r>
      <w:r w:rsidR="008308C0">
        <w:t>let's</w:t>
      </w:r>
      <w:r>
        <w:t xml:space="preserve"> go back and re-examine </w:t>
      </w:r>
      <w:r w:rsidRPr="00087520">
        <w:rPr>
          <w:b/>
          <w:bCs/>
        </w:rPr>
        <w:t>Deuteronomy chapter 18 (</w:t>
      </w:r>
      <w:proofErr w:type="spellStart"/>
      <w:r w:rsidRPr="00087520">
        <w:rPr>
          <w:b/>
          <w:bCs/>
        </w:rPr>
        <w:t>scrn</w:t>
      </w:r>
      <w:proofErr w:type="spellEnd"/>
      <w:r w:rsidRPr="00087520">
        <w:rPr>
          <w:b/>
          <w:bCs/>
        </w:rPr>
        <w:t xml:space="preserve"> 4)</w:t>
      </w:r>
      <w:r w:rsidR="001B4142">
        <w:rPr>
          <w:b/>
          <w:bCs/>
        </w:rPr>
        <w:t xml:space="preserve"> show</w:t>
      </w:r>
    </w:p>
    <w:p w14:paraId="1C49EE7B" w14:textId="77777777" w:rsidR="00087520" w:rsidRDefault="00087520" w:rsidP="00087520"/>
    <w:p w14:paraId="706417BF" w14:textId="3D70A723" w:rsidR="00087520" w:rsidRDefault="00087520" w:rsidP="00087520">
      <w:r>
        <w:rPr>
          <w:noProof/>
        </w:rPr>
        <w:drawing>
          <wp:inline distT="0" distB="0" distL="0" distR="0" wp14:anchorId="25C8B58B" wp14:editId="402DD18B">
            <wp:extent cx="5943600" cy="3343275"/>
            <wp:effectExtent l="0" t="0" r="0" b="9525"/>
            <wp:docPr id="140138063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380633"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943600" cy="3343275"/>
                    </a:xfrm>
                    <a:prstGeom prst="rect">
                      <a:avLst/>
                    </a:prstGeom>
                  </pic:spPr>
                </pic:pic>
              </a:graphicData>
            </a:graphic>
          </wp:inline>
        </w:drawing>
      </w:r>
    </w:p>
    <w:p w14:paraId="4D771313" w14:textId="77777777" w:rsidR="00087520" w:rsidRDefault="00087520" w:rsidP="00087520"/>
    <w:p w14:paraId="2AF0B52A" w14:textId="21D26241" w:rsidR="00087520" w:rsidRDefault="00087520" w:rsidP="00087520">
      <w:r>
        <w:t>The key to properly understanding who this prophet is that will be likened unto Moses</w:t>
      </w:r>
      <w:r w:rsidR="001B4142">
        <w:t>…</w:t>
      </w:r>
      <w:r>
        <w:t xml:space="preserve"> is found in Deuteronomy chapter 18 verses 16 and 17. </w:t>
      </w:r>
    </w:p>
    <w:p w14:paraId="5CAB091A" w14:textId="77777777" w:rsidR="00087520" w:rsidRDefault="00087520" w:rsidP="00087520"/>
    <w:p w14:paraId="2B31394C" w14:textId="723C8293" w:rsidR="00087520" w:rsidRDefault="00087520" w:rsidP="00087520">
      <w:r>
        <w:t xml:space="preserve">What’s this all about… when God’s people </w:t>
      </w:r>
      <w:proofErr w:type="gramStart"/>
      <w:r>
        <w:t>said</w:t>
      </w:r>
      <w:proofErr w:type="gramEnd"/>
      <w:r>
        <w:t xml:space="preserve"> </w:t>
      </w:r>
      <w:r w:rsidRPr="00087520">
        <w:t xml:space="preserve">‘Let me not hear again the voice of the </w:t>
      </w:r>
      <w:r>
        <w:t>Yehovah</w:t>
      </w:r>
      <w:r w:rsidRPr="00087520">
        <w:t xml:space="preserve"> my God or see this great fire </w:t>
      </w:r>
      <w:r>
        <w:t>anymore</w:t>
      </w:r>
      <w:r w:rsidRPr="00087520">
        <w:t>, lest I die.’</w:t>
      </w:r>
      <w:r>
        <w:t>? When did God’s people say this</w:t>
      </w:r>
      <w:r w:rsidR="00E175E8">
        <w:t xml:space="preserve"> and what does this have to do with the prophet likened unto Moses to come</w:t>
      </w:r>
      <w:r>
        <w:t xml:space="preserve">? </w:t>
      </w:r>
    </w:p>
    <w:p w14:paraId="5DA55746" w14:textId="77777777" w:rsidR="00087520" w:rsidRDefault="00087520" w:rsidP="00087520"/>
    <w:p w14:paraId="6F47FC08" w14:textId="29ECF7D0" w:rsidR="00087520" w:rsidRDefault="00087520" w:rsidP="00087520">
      <w:pPr>
        <w:rPr>
          <w:b/>
          <w:bCs/>
        </w:rPr>
      </w:pPr>
      <w:r>
        <w:t xml:space="preserve">God’s people said this the day that Yehovah God himself came down from heaven to personally thunder his testimony to his people. We can find that event in </w:t>
      </w:r>
      <w:r w:rsidRPr="00087520">
        <w:rPr>
          <w:b/>
          <w:bCs/>
        </w:rPr>
        <w:t>Exodus chapter 19; (</w:t>
      </w:r>
      <w:proofErr w:type="spellStart"/>
      <w:r w:rsidRPr="00087520">
        <w:rPr>
          <w:b/>
          <w:bCs/>
        </w:rPr>
        <w:t>scrn</w:t>
      </w:r>
      <w:proofErr w:type="spellEnd"/>
      <w:r w:rsidRPr="00087520">
        <w:rPr>
          <w:b/>
          <w:bCs/>
        </w:rPr>
        <w:t xml:space="preserve"> 5)</w:t>
      </w:r>
    </w:p>
    <w:p w14:paraId="47200F6C" w14:textId="77777777" w:rsidR="008308C0" w:rsidRDefault="008308C0" w:rsidP="00087520"/>
    <w:p w14:paraId="28EDA4D8" w14:textId="631D223B" w:rsidR="00087520" w:rsidRDefault="00087520" w:rsidP="00087520">
      <w:r>
        <w:rPr>
          <w:noProof/>
        </w:rPr>
        <w:drawing>
          <wp:inline distT="0" distB="0" distL="0" distR="0" wp14:anchorId="6FB7257F" wp14:editId="7650FCC4">
            <wp:extent cx="5943600" cy="3343275"/>
            <wp:effectExtent l="0" t="0" r="0" b="9525"/>
            <wp:docPr id="106385929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859290"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943600" cy="3343275"/>
                    </a:xfrm>
                    <a:prstGeom prst="rect">
                      <a:avLst/>
                    </a:prstGeom>
                  </pic:spPr>
                </pic:pic>
              </a:graphicData>
            </a:graphic>
          </wp:inline>
        </w:drawing>
      </w:r>
    </w:p>
    <w:p w14:paraId="2005AB11" w14:textId="77777777" w:rsidR="00087520" w:rsidRDefault="00087520" w:rsidP="00087520"/>
    <w:p w14:paraId="1B997FE5" w14:textId="1D0712E0" w:rsidR="00087520" w:rsidRDefault="00087520" w:rsidP="00087520">
      <w:r>
        <w:t>Before we go any further, I’d like to point out verse 9 where God tells Moses why he… God the Father</w:t>
      </w:r>
      <w:r w:rsidR="008308C0">
        <w:t>…</w:t>
      </w:r>
      <w:r>
        <w:t xml:space="preserve"> </w:t>
      </w:r>
      <w:r w:rsidR="00E175E8">
        <w:t>was</w:t>
      </w:r>
      <w:r>
        <w:t xml:space="preserve"> going to come down to speak personally to his people… the reason that God himself was going to make a personal appearance </w:t>
      </w:r>
      <w:r w:rsidR="00E175E8">
        <w:t xml:space="preserve">in order to speak to the people </w:t>
      </w:r>
      <w:r>
        <w:t xml:space="preserve">was so that God’s people would believe Moses forever! Not just until his Son comes… </w:t>
      </w:r>
      <w:r w:rsidR="008308C0">
        <w:t xml:space="preserve">not just until the human offspring of the human women crushes the serpent's head… </w:t>
      </w:r>
      <w:r>
        <w:t xml:space="preserve">but </w:t>
      </w:r>
      <w:r w:rsidR="00E175E8">
        <w:t>so that they would believe Moses… and I quote, “</w:t>
      </w:r>
      <w:r>
        <w:t>forever!</w:t>
      </w:r>
      <w:r w:rsidR="00E175E8">
        <w:t>”</w:t>
      </w:r>
    </w:p>
    <w:p w14:paraId="6EDA9E1F" w14:textId="77777777" w:rsidR="00087520" w:rsidRDefault="00087520" w:rsidP="00087520"/>
    <w:p w14:paraId="5EAB447F" w14:textId="4C6D37AC" w:rsidR="00087520" w:rsidRDefault="00087520" w:rsidP="00087520">
      <w:r>
        <w:t xml:space="preserve">Could God have said, “I’m coming down to personally speak to the people so that they will believe you Moses until my Son comes… or until I change my mind… or until further notice?” He most certainly could have… but he did not. God says… Yehovah God… the creator of the heavens and the earth says… that he came down to speak personally </w:t>
      </w:r>
      <w:r>
        <w:lastRenderedPageBreak/>
        <w:t xml:space="preserve">to his people so that </w:t>
      </w:r>
      <w:r w:rsidR="008308C0">
        <w:t>his people… his people…</w:t>
      </w:r>
      <w:r>
        <w:t xml:space="preserve"> would believe Moses and I quote… “forever”!</w:t>
      </w:r>
      <w:r w:rsidR="00E175E8">
        <w:t xml:space="preserve"> Please keep this in mind as we continue this study series into God’s commanded Feast Days and Appointments.</w:t>
      </w:r>
    </w:p>
    <w:p w14:paraId="3F7879FE" w14:textId="77777777" w:rsidR="00087520" w:rsidRDefault="00087520" w:rsidP="00087520"/>
    <w:p w14:paraId="19E78552" w14:textId="79A2C188" w:rsidR="00087520" w:rsidRDefault="00087520" w:rsidP="00087520">
      <w:r>
        <w:t xml:space="preserve">And </w:t>
      </w:r>
      <w:r w:rsidR="001B4142">
        <w:t>so,</w:t>
      </w:r>
      <w:r>
        <w:t xml:space="preserve"> Moses makes the people ready to hear from Yehvoah God personally just as God had told Moses to do. What happens next? </w:t>
      </w:r>
      <w:r w:rsidR="002E7AB7">
        <w:t xml:space="preserve">Well, if we read down a little further into </w:t>
      </w:r>
      <w:r w:rsidR="002E7AB7" w:rsidRPr="002E7AB7">
        <w:rPr>
          <w:b/>
          <w:bCs/>
        </w:rPr>
        <w:t>Exodus chapter 20</w:t>
      </w:r>
      <w:r w:rsidR="002E7AB7">
        <w:t xml:space="preserve"> we find out what happens next </w:t>
      </w:r>
      <w:r w:rsidR="002E7AB7" w:rsidRPr="002E7AB7">
        <w:rPr>
          <w:b/>
          <w:bCs/>
        </w:rPr>
        <w:t>(</w:t>
      </w:r>
      <w:proofErr w:type="spellStart"/>
      <w:r w:rsidR="002E7AB7" w:rsidRPr="002E7AB7">
        <w:rPr>
          <w:b/>
          <w:bCs/>
        </w:rPr>
        <w:t>scrn</w:t>
      </w:r>
      <w:proofErr w:type="spellEnd"/>
      <w:r w:rsidR="002E7AB7" w:rsidRPr="002E7AB7">
        <w:rPr>
          <w:b/>
          <w:bCs/>
        </w:rPr>
        <w:t xml:space="preserve"> 6)</w:t>
      </w:r>
    </w:p>
    <w:p w14:paraId="52DC2735" w14:textId="77777777" w:rsidR="002E7AB7" w:rsidRDefault="002E7AB7" w:rsidP="00087520"/>
    <w:p w14:paraId="3BEF3FA7" w14:textId="1629BB9F" w:rsidR="002E7AB7" w:rsidRDefault="002E7AB7" w:rsidP="00087520">
      <w:r>
        <w:rPr>
          <w:noProof/>
        </w:rPr>
        <w:drawing>
          <wp:inline distT="0" distB="0" distL="0" distR="0" wp14:anchorId="5A0F91BC" wp14:editId="4A6B1D81">
            <wp:extent cx="5943600" cy="3343275"/>
            <wp:effectExtent l="0" t="0" r="0" b="9525"/>
            <wp:docPr id="94070728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07283"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943600" cy="3343275"/>
                    </a:xfrm>
                    <a:prstGeom prst="rect">
                      <a:avLst/>
                    </a:prstGeom>
                  </pic:spPr>
                </pic:pic>
              </a:graphicData>
            </a:graphic>
          </wp:inline>
        </w:drawing>
      </w:r>
    </w:p>
    <w:p w14:paraId="6E171732" w14:textId="77777777" w:rsidR="00087520" w:rsidRDefault="00087520" w:rsidP="00087520"/>
    <w:p w14:paraId="1CBC722E" w14:textId="44E5E3EA" w:rsidR="00087520" w:rsidRDefault="002E7AB7" w:rsidP="00087520">
      <w:r>
        <w:t xml:space="preserve">This my friends </w:t>
      </w:r>
      <w:proofErr w:type="gramStart"/>
      <w:r>
        <w:t>is</w:t>
      </w:r>
      <w:proofErr w:type="gramEnd"/>
      <w:r>
        <w:t xml:space="preserve"> how Moses became the one Mediator between God and man. The people were so frightened at the presence of God that they begged Moses to be the Mediator between God and </w:t>
      </w:r>
      <w:r w:rsidR="008308C0">
        <w:t>man</w:t>
      </w:r>
      <w:r>
        <w:t xml:space="preserve"> so that God would never come down to speak to them again for they knew that the very presence of God could mean death to a sinful man.</w:t>
      </w:r>
    </w:p>
    <w:p w14:paraId="4E7FE6AA" w14:textId="77777777" w:rsidR="002E7AB7" w:rsidRDefault="002E7AB7" w:rsidP="00087520"/>
    <w:p w14:paraId="54A39956" w14:textId="5648EC76" w:rsidR="002E7AB7" w:rsidRDefault="002E7AB7" w:rsidP="00087520">
      <w:r>
        <w:t xml:space="preserve">So… with that information firmly under our belts… we </w:t>
      </w:r>
      <w:r w:rsidR="00E175E8">
        <w:t xml:space="preserve">now </w:t>
      </w:r>
      <w:r>
        <w:t xml:space="preserve">know that Moses had become the one Mediator between </w:t>
      </w:r>
      <w:r w:rsidR="001B4142">
        <w:t>God and man</w:t>
      </w:r>
      <w:r>
        <w:t>… with that now at the forefront of our minds</w:t>
      </w:r>
      <w:r w:rsidR="008308C0">
        <w:t xml:space="preserve"> and with that information under our belts</w:t>
      </w:r>
      <w:r>
        <w:t xml:space="preserve">… lets now go back and </w:t>
      </w:r>
      <w:r w:rsidRPr="002E7AB7">
        <w:rPr>
          <w:b/>
          <w:bCs/>
        </w:rPr>
        <w:t>re-</w:t>
      </w:r>
      <w:r>
        <w:rPr>
          <w:b/>
          <w:bCs/>
        </w:rPr>
        <w:t>examine</w:t>
      </w:r>
      <w:r w:rsidRPr="002E7AB7">
        <w:rPr>
          <w:b/>
          <w:bCs/>
        </w:rPr>
        <w:t xml:space="preserve"> Deuteronomy chapter 18 </w:t>
      </w:r>
      <w:r w:rsidRPr="002E7AB7">
        <w:rPr>
          <w:b/>
          <w:bCs/>
        </w:rPr>
        <w:lastRenderedPageBreak/>
        <w:t>(</w:t>
      </w:r>
      <w:proofErr w:type="spellStart"/>
      <w:r w:rsidRPr="002E7AB7">
        <w:rPr>
          <w:b/>
          <w:bCs/>
        </w:rPr>
        <w:t>scrn</w:t>
      </w:r>
      <w:proofErr w:type="spellEnd"/>
      <w:r w:rsidRPr="002E7AB7">
        <w:rPr>
          <w:b/>
          <w:bCs/>
        </w:rPr>
        <w:t xml:space="preserve"> 7)</w:t>
      </w:r>
      <w:r w:rsidR="008308C0">
        <w:rPr>
          <w:b/>
          <w:bCs/>
        </w:rPr>
        <w:t xml:space="preserve"> show</w:t>
      </w:r>
    </w:p>
    <w:p w14:paraId="4757963F" w14:textId="77777777" w:rsidR="002E7AB7" w:rsidRDefault="002E7AB7" w:rsidP="00087520"/>
    <w:p w14:paraId="58B2055A" w14:textId="260D7187" w:rsidR="002E7AB7" w:rsidRDefault="002E7AB7" w:rsidP="00087520">
      <w:r>
        <w:rPr>
          <w:noProof/>
        </w:rPr>
        <w:drawing>
          <wp:inline distT="0" distB="0" distL="0" distR="0" wp14:anchorId="6CC911C5" wp14:editId="39DCA768">
            <wp:extent cx="5943600" cy="3343275"/>
            <wp:effectExtent l="0" t="0" r="0" b="9525"/>
            <wp:docPr id="114841384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13840" name=""/>
                    <pic:cNvPicPr/>
                  </pic:nvPicPr>
                  <pic:blipFill>
                    <a:blip r:embed="rId15">
                      <a:extLst>
                        <a:ext uri="{96DAC541-7B7A-43D3-8B79-37D633B846F1}">
                          <asvg:svgBlip xmlns:asvg="http://schemas.microsoft.com/office/drawing/2016/SVG/main" r:embed="rId21"/>
                        </a:ext>
                      </a:extLst>
                    </a:blip>
                    <a:stretch>
                      <a:fillRect/>
                    </a:stretch>
                  </pic:blipFill>
                  <pic:spPr>
                    <a:xfrm>
                      <a:off x="0" y="0"/>
                      <a:ext cx="5943600" cy="3343275"/>
                    </a:xfrm>
                    <a:prstGeom prst="rect">
                      <a:avLst/>
                    </a:prstGeom>
                  </pic:spPr>
                </pic:pic>
              </a:graphicData>
            </a:graphic>
          </wp:inline>
        </w:drawing>
      </w:r>
    </w:p>
    <w:p w14:paraId="1C5876BD" w14:textId="77777777" w:rsidR="00087520" w:rsidRDefault="00087520" w:rsidP="00087520"/>
    <w:p w14:paraId="61886C71" w14:textId="4DB9F697" w:rsidR="00087520" w:rsidRDefault="002E7AB7" w:rsidP="00087520">
      <w:r>
        <w:t xml:space="preserve">Now we know when God’s people said, </w:t>
      </w:r>
      <w:r w:rsidRPr="002E7AB7">
        <w:t xml:space="preserve">‘Let me not hear again the voice of the </w:t>
      </w:r>
      <w:r>
        <w:t>Yehovah</w:t>
      </w:r>
      <w:r w:rsidRPr="002E7AB7">
        <w:t xml:space="preserve"> my God or see this great fire </w:t>
      </w:r>
      <w:r w:rsidR="00BD5F28">
        <w:t>anymore</w:t>
      </w:r>
      <w:r w:rsidRPr="002E7AB7">
        <w:t>, lest I die.’ </w:t>
      </w:r>
      <w:r w:rsidR="001B4142">
        <w:t>This was the moment that Moses became the one mediator between God and man.</w:t>
      </w:r>
    </w:p>
    <w:p w14:paraId="6251CE10" w14:textId="77777777" w:rsidR="002E7AB7" w:rsidRDefault="002E7AB7" w:rsidP="00087520"/>
    <w:p w14:paraId="7D1550EE" w14:textId="60F262F4" w:rsidR="002E7AB7" w:rsidRDefault="002E7AB7" w:rsidP="00087520">
      <w:r>
        <w:t>Why is this significant?</w:t>
      </w:r>
    </w:p>
    <w:p w14:paraId="05825A4B" w14:textId="77777777" w:rsidR="002E7AB7" w:rsidRDefault="002E7AB7" w:rsidP="00087520"/>
    <w:p w14:paraId="34DE150C" w14:textId="68E8EEFC" w:rsidR="002E7AB7" w:rsidRDefault="002E7AB7" w:rsidP="00087520">
      <w:r>
        <w:t>It’s significant because just like Moses was the one mediator between God and man… so also this 2</w:t>
      </w:r>
      <w:r w:rsidRPr="002E7AB7">
        <w:rPr>
          <w:vertAlign w:val="superscript"/>
        </w:rPr>
        <w:t>nd</w:t>
      </w:r>
      <w:r>
        <w:t xml:space="preserve"> prophet likened unto Moses would </w:t>
      </w:r>
      <w:r w:rsidR="001B4142">
        <w:t xml:space="preserve">also… </w:t>
      </w:r>
      <w:r>
        <w:t xml:space="preserve">become the one mediator between God and man… </w:t>
      </w:r>
      <w:r w:rsidR="008308C0">
        <w:t>this is the key to understanding who this 2</w:t>
      </w:r>
      <w:r w:rsidR="008308C0" w:rsidRPr="008308C0">
        <w:rPr>
          <w:vertAlign w:val="superscript"/>
        </w:rPr>
        <w:t>nd</w:t>
      </w:r>
      <w:r w:rsidR="008308C0">
        <w:t xml:space="preserve"> prophet likened unto Moses is… </w:t>
      </w:r>
      <w:r>
        <w:t>and who was that 2</w:t>
      </w:r>
      <w:r w:rsidRPr="002E7AB7">
        <w:rPr>
          <w:vertAlign w:val="superscript"/>
        </w:rPr>
        <w:t>nd</w:t>
      </w:r>
      <w:r>
        <w:t xml:space="preserve"> Prophet likened unto Moses</w:t>
      </w:r>
      <w:r w:rsidR="001B4142">
        <w:t xml:space="preserve"> who became the one mediator between God and man</w:t>
      </w:r>
      <w:r w:rsidR="008308C0">
        <w:t xml:space="preserve"> just like Moses</w:t>
      </w:r>
      <w:r w:rsidR="00E175E8">
        <w:t xml:space="preserve"> did</w:t>
      </w:r>
      <w:r>
        <w:t xml:space="preserve">? </w:t>
      </w:r>
      <w:r w:rsidRPr="002E7AB7">
        <w:rPr>
          <w:b/>
          <w:bCs/>
        </w:rPr>
        <w:t>(</w:t>
      </w:r>
      <w:proofErr w:type="spellStart"/>
      <w:r w:rsidRPr="002E7AB7">
        <w:rPr>
          <w:b/>
          <w:bCs/>
        </w:rPr>
        <w:t>scrn</w:t>
      </w:r>
      <w:proofErr w:type="spellEnd"/>
      <w:r w:rsidRPr="002E7AB7">
        <w:rPr>
          <w:b/>
          <w:bCs/>
        </w:rPr>
        <w:t xml:space="preserve"> 8)</w:t>
      </w:r>
    </w:p>
    <w:p w14:paraId="0C55EE8F" w14:textId="77777777" w:rsidR="002E7AB7" w:rsidRDefault="002E7AB7" w:rsidP="00087520"/>
    <w:p w14:paraId="3D069AB2" w14:textId="37C3E102" w:rsidR="002E7AB7" w:rsidRDefault="002E7AB7" w:rsidP="00087520">
      <w:r>
        <w:rPr>
          <w:noProof/>
        </w:rPr>
        <w:lastRenderedPageBreak/>
        <w:drawing>
          <wp:inline distT="0" distB="0" distL="0" distR="0" wp14:anchorId="709BD913" wp14:editId="3D99B598">
            <wp:extent cx="5943600" cy="3343275"/>
            <wp:effectExtent l="0" t="0" r="0" b="9525"/>
            <wp:docPr id="13082453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245346"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5943600" cy="3343275"/>
                    </a:xfrm>
                    <a:prstGeom prst="rect">
                      <a:avLst/>
                    </a:prstGeom>
                  </pic:spPr>
                </pic:pic>
              </a:graphicData>
            </a:graphic>
          </wp:inline>
        </w:drawing>
      </w:r>
    </w:p>
    <w:p w14:paraId="004045C1" w14:textId="77777777" w:rsidR="001B4142" w:rsidRDefault="001B4142" w:rsidP="00087520"/>
    <w:p w14:paraId="4829582F" w14:textId="0C7E3818" w:rsidR="001B4142" w:rsidRDefault="001B4142" w:rsidP="00087520">
      <w:r>
        <w:t>Do you see how Deuteronomy chapter 18 is being fulfilled here in 1</w:t>
      </w:r>
      <w:r w:rsidRPr="001B4142">
        <w:rPr>
          <w:vertAlign w:val="superscript"/>
        </w:rPr>
        <w:t>st</w:t>
      </w:r>
      <w:r>
        <w:t xml:space="preserve"> Timothy? This 2</w:t>
      </w:r>
      <w:r w:rsidRPr="001B4142">
        <w:rPr>
          <w:vertAlign w:val="superscript"/>
        </w:rPr>
        <w:t>nd</w:t>
      </w:r>
      <w:r>
        <w:t xml:space="preserve"> prophet likened unto Moses would be</w:t>
      </w:r>
      <w:r w:rsidR="008308C0">
        <w:t>come</w:t>
      </w:r>
      <w:r>
        <w:t xml:space="preserve"> the 2</w:t>
      </w:r>
      <w:r w:rsidRPr="001B4142">
        <w:rPr>
          <w:vertAlign w:val="superscript"/>
        </w:rPr>
        <w:t>nd</w:t>
      </w:r>
      <w:r>
        <w:t xml:space="preserve"> mediator between God and man </w:t>
      </w:r>
      <w:r w:rsidR="00E175E8">
        <w:t xml:space="preserve">just like Moses </w:t>
      </w:r>
      <w:r>
        <w:t>but that’s not all… this 2</w:t>
      </w:r>
      <w:r w:rsidRPr="001B4142">
        <w:rPr>
          <w:vertAlign w:val="superscript"/>
        </w:rPr>
        <w:t>nd</w:t>
      </w:r>
      <w:r>
        <w:t xml:space="preserve"> prophet likened unto Moses… who </w:t>
      </w:r>
      <w:r w:rsidR="008308C0">
        <w:t>g</w:t>
      </w:r>
      <w:r>
        <w:t>ave himself as a ransom for all… did this as a testimony given at the proper time</w:t>
      </w:r>
      <w:r w:rsidR="008308C0">
        <w:t xml:space="preserve"> just like his Father </w:t>
      </w:r>
      <w:r w:rsidR="00E175E8">
        <w:t>gave his testimony</w:t>
      </w:r>
      <w:r w:rsidR="008308C0">
        <w:t xml:space="preserve"> back in the book of Genisis</w:t>
      </w:r>
      <w:r>
        <w:t xml:space="preserve">. </w:t>
      </w:r>
    </w:p>
    <w:p w14:paraId="296B1092" w14:textId="77777777" w:rsidR="002E7AB7" w:rsidRDefault="002E7AB7" w:rsidP="00087520"/>
    <w:p w14:paraId="1E0B4E21" w14:textId="69A433D3" w:rsidR="002E7AB7" w:rsidRDefault="002E7AB7" w:rsidP="00087520">
      <w:r>
        <w:t>You see, this is what the day of Atonement is all about!</w:t>
      </w:r>
    </w:p>
    <w:p w14:paraId="4FDD9196" w14:textId="77777777" w:rsidR="002E7AB7" w:rsidRDefault="002E7AB7" w:rsidP="00087520"/>
    <w:p w14:paraId="2F8FF2DA" w14:textId="264459B7" w:rsidR="002E7AB7" w:rsidRDefault="002E7AB7" w:rsidP="00087520">
      <w:r>
        <w:t>Just as Moses led God’s people out from under the sin and bondage of the Pharoah of Egypt… this second prophet likened unto Moses… this 2</w:t>
      </w:r>
      <w:r w:rsidRPr="002E7AB7">
        <w:rPr>
          <w:vertAlign w:val="superscript"/>
        </w:rPr>
        <w:t>nd</w:t>
      </w:r>
      <w:r>
        <w:t xml:space="preserve"> Mediator between God and man will soon return to the earth to do exactly as Moses did… he will lead God’s people out from under the </w:t>
      </w:r>
      <w:r w:rsidR="00E175E8">
        <w:t xml:space="preserve">sin and </w:t>
      </w:r>
      <w:r>
        <w:t>bondage of not only one evil nation and on</w:t>
      </w:r>
      <w:r w:rsidR="008308C0">
        <w:t>e</w:t>
      </w:r>
      <w:r>
        <w:t xml:space="preserve"> evil </w:t>
      </w:r>
      <w:r w:rsidR="001B4142">
        <w:t>Pharoah</w:t>
      </w:r>
      <w:r>
        <w:t xml:space="preserve">… but he will lead God’s people out from under the </w:t>
      </w:r>
      <w:r w:rsidR="00E175E8">
        <w:t xml:space="preserve">sin and </w:t>
      </w:r>
      <w:r>
        <w:t xml:space="preserve">bondage of </w:t>
      </w:r>
      <w:r w:rsidR="001B4142">
        <w:t>every nation</w:t>
      </w:r>
      <w:r>
        <w:t xml:space="preserve"> and </w:t>
      </w:r>
      <w:r w:rsidR="001B4142">
        <w:t xml:space="preserve">every </w:t>
      </w:r>
      <w:r w:rsidR="008308C0">
        <w:t xml:space="preserve">evil </w:t>
      </w:r>
      <w:r>
        <w:t xml:space="preserve">ruler </w:t>
      </w:r>
      <w:r w:rsidR="001B4142">
        <w:t>on earth!</w:t>
      </w:r>
      <w:r>
        <w:t xml:space="preserve">. </w:t>
      </w:r>
    </w:p>
    <w:p w14:paraId="227C8063" w14:textId="77777777" w:rsidR="002E7AB7" w:rsidRDefault="002E7AB7" w:rsidP="00087520"/>
    <w:p w14:paraId="0AD16D6A" w14:textId="1D6DA37D" w:rsidR="002E7AB7" w:rsidRDefault="002E7AB7" w:rsidP="00087520">
      <w:r>
        <w:t xml:space="preserve">Yeshua… Jesus in the Greek… will come to smash these nations like clay pots… and he will rule over the nations of the world with the rod of </w:t>
      </w:r>
      <w:r>
        <w:lastRenderedPageBreak/>
        <w:t>iron that is… the spoken word of God his Father that Yeshua became in the flesh. Once again</w:t>
      </w:r>
      <w:r w:rsidR="001B4142">
        <w:t>, let's read that in</w:t>
      </w:r>
      <w:r>
        <w:t xml:space="preserve"> </w:t>
      </w:r>
      <w:r w:rsidRPr="002E7AB7">
        <w:rPr>
          <w:b/>
          <w:bCs/>
        </w:rPr>
        <w:t>Revelation 19:11-21</w:t>
      </w:r>
      <w:r w:rsidR="00A8526B">
        <w:rPr>
          <w:b/>
          <w:bCs/>
        </w:rPr>
        <w:t xml:space="preserve"> E1</w:t>
      </w:r>
    </w:p>
    <w:p w14:paraId="66C8C799" w14:textId="77777777" w:rsidR="002E7AB7" w:rsidRDefault="002E7AB7" w:rsidP="00087520"/>
    <w:p w14:paraId="1636282B" w14:textId="77777777" w:rsidR="002E7AB7" w:rsidRPr="002E7AB7" w:rsidRDefault="002E7AB7" w:rsidP="002E7AB7">
      <w:pPr>
        <w:suppressAutoHyphens w:val="0"/>
        <w:autoSpaceDE w:val="0"/>
        <w:adjustRightInd w:val="0"/>
        <w:spacing w:before="134" w:after="134"/>
        <w:jc w:val="center"/>
        <w:textAlignment w:val="auto"/>
        <w:rPr>
          <w:rFonts w:ascii="Verdana" w:hAnsi="Verdana" w:cs="Verdana"/>
          <w:b/>
          <w:bCs/>
          <w:color w:val="292F33"/>
          <w:kern w:val="0"/>
          <w:sz w:val="24"/>
          <w:szCs w:val="24"/>
          <w:shd w:val="clear" w:color="auto" w:fill="FFFF00"/>
          <w:lang w:val="x-none" w:eastAsia="x-none"/>
        </w:rPr>
      </w:pPr>
      <w:r w:rsidRPr="002E7AB7">
        <w:rPr>
          <w:rFonts w:ascii="Verdana" w:hAnsi="Verdana" w:cs="Verdana"/>
          <w:b/>
          <w:bCs/>
          <w:color w:val="292F33"/>
          <w:kern w:val="0"/>
          <w:sz w:val="24"/>
          <w:szCs w:val="24"/>
          <w:shd w:val="clear" w:color="auto" w:fill="FFFF00"/>
          <w:lang w:val="x-none" w:eastAsia="x-none"/>
        </w:rPr>
        <w:t>The Rider on a White Horse</w:t>
      </w:r>
    </w:p>
    <w:p w14:paraId="36AFA8FA" w14:textId="77777777" w:rsidR="002E7AB7" w:rsidRPr="002E7AB7" w:rsidRDefault="002E7AB7" w:rsidP="002E7AB7">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2E7AB7">
        <w:rPr>
          <w:rFonts w:ascii="Verdana" w:hAnsi="Verdana" w:cs="Verdana"/>
          <w:color w:val="218282"/>
          <w:kern w:val="0"/>
          <w:sz w:val="24"/>
          <w:szCs w:val="24"/>
          <w:shd w:val="clear" w:color="auto" w:fill="FFFF00"/>
          <w:lang w:val="x-none" w:eastAsia="x-none"/>
        </w:rPr>
        <w:t>Rev 19:11</w:t>
      </w:r>
      <w:r w:rsidRPr="002E7AB7">
        <w:rPr>
          <w:rFonts w:ascii="Verdana" w:hAnsi="Verdana" w:cs="Verdana"/>
          <w:color w:val="292F33"/>
          <w:kern w:val="0"/>
          <w:sz w:val="24"/>
          <w:szCs w:val="24"/>
          <w:shd w:val="clear" w:color="auto" w:fill="FFFF00"/>
          <w:lang w:val="x-none" w:eastAsia="x-none"/>
        </w:rPr>
        <w:t xml:space="preserve">  Then I saw heaven opened, and behold, a white horse! </w:t>
      </w:r>
      <w:r w:rsidRPr="002E7AB7">
        <w:rPr>
          <w:rFonts w:ascii="Verdana" w:hAnsi="Verdana" w:cs="Verdana"/>
          <w:color w:val="292F33"/>
          <w:kern w:val="0"/>
          <w:sz w:val="24"/>
          <w:szCs w:val="24"/>
          <w:shd w:val="clear" w:color="auto" w:fill="00FFFF"/>
          <w:lang w:val="x-none" w:eastAsia="x-none"/>
        </w:rPr>
        <w:t>The one sitting on it is called Faithful and True, and in righteousness he judges and makes war.</w:t>
      </w:r>
      <w:r w:rsidRPr="002E7AB7">
        <w:rPr>
          <w:rFonts w:ascii="Verdana" w:hAnsi="Verdana" w:cs="Verdana"/>
          <w:color w:val="292F33"/>
          <w:kern w:val="0"/>
          <w:sz w:val="24"/>
          <w:szCs w:val="24"/>
          <w:shd w:val="clear" w:color="auto" w:fill="FFFF00"/>
          <w:lang w:val="x-none" w:eastAsia="x-none"/>
        </w:rPr>
        <w:t> </w:t>
      </w:r>
    </w:p>
    <w:p w14:paraId="0BF250DF" w14:textId="77777777" w:rsidR="002E7AB7" w:rsidRPr="002E7AB7" w:rsidRDefault="002E7AB7" w:rsidP="002E7AB7">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2E7AB7">
        <w:rPr>
          <w:rFonts w:ascii="Verdana" w:hAnsi="Verdana" w:cs="Verdana"/>
          <w:color w:val="218282"/>
          <w:kern w:val="0"/>
          <w:sz w:val="24"/>
          <w:szCs w:val="24"/>
          <w:shd w:val="clear" w:color="auto" w:fill="FFFF00"/>
          <w:lang w:val="x-none" w:eastAsia="x-none"/>
        </w:rPr>
        <w:t>Rev 19:12</w:t>
      </w:r>
      <w:r w:rsidRPr="002E7AB7">
        <w:rPr>
          <w:rFonts w:ascii="Verdana" w:hAnsi="Verdana" w:cs="Verdana"/>
          <w:color w:val="292F33"/>
          <w:kern w:val="0"/>
          <w:sz w:val="24"/>
          <w:szCs w:val="24"/>
          <w:shd w:val="clear" w:color="auto" w:fill="FFFF00"/>
          <w:lang w:val="x-none" w:eastAsia="x-none"/>
        </w:rPr>
        <w:t xml:space="preserve">  His eyes are like a flame of fire, and </w:t>
      </w:r>
      <w:r w:rsidRPr="002E7AB7">
        <w:rPr>
          <w:rFonts w:ascii="Verdana" w:hAnsi="Verdana" w:cs="Verdana"/>
          <w:color w:val="292F33"/>
          <w:kern w:val="0"/>
          <w:sz w:val="24"/>
          <w:szCs w:val="24"/>
          <w:shd w:val="clear" w:color="auto" w:fill="00FFFF"/>
          <w:lang w:val="x-none" w:eastAsia="x-none"/>
        </w:rPr>
        <w:t>on his head are many diadems</w:t>
      </w:r>
      <w:r w:rsidRPr="002E7AB7">
        <w:rPr>
          <w:rFonts w:ascii="Verdana" w:hAnsi="Verdana" w:cs="Verdana"/>
          <w:color w:val="292F33"/>
          <w:kern w:val="0"/>
          <w:sz w:val="24"/>
          <w:szCs w:val="24"/>
          <w:shd w:val="clear" w:color="auto" w:fill="FFFF00"/>
          <w:lang w:val="x-none" w:eastAsia="x-none"/>
        </w:rPr>
        <w:t>, and he has a name written that no one knows but himself. </w:t>
      </w:r>
    </w:p>
    <w:p w14:paraId="6A152A84" w14:textId="77777777" w:rsidR="002E7AB7" w:rsidRPr="002E7AB7" w:rsidRDefault="002E7AB7" w:rsidP="002E7AB7">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2E7AB7">
        <w:rPr>
          <w:rFonts w:ascii="Verdana" w:hAnsi="Verdana" w:cs="Verdana"/>
          <w:color w:val="218282"/>
          <w:kern w:val="0"/>
          <w:sz w:val="24"/>
          <w:szCs w:val="24"/>
          <w:shd w:val="clear" w:color="auto" w:fill="FFFF00"/>
          <w:lang w:val="x-none" w:eastAsia="x-none"/>
        </w:rPr>
        <w:t>Rev 19:13</w:t>
      </w:r>
      <w:r w:rsidRPr="002E7AB7">
        <w:rPr>
          <w:rFonts w:ascii="Verdana" w:hAnsi="Verdana" w:cs="Verdana"/>
          <w:color w:val="292F33"/>
          <w:kern w:val="0"/>
          <w:sz w:val="24"/>
          <w:szCs w:val="24"/>
          <w:shd w:val="clear" w:color="auto" w:fill="FFFF00"/>
          <w:lang w:val="x-none" w:eastAsia="x-none"/>
        </w:rPr>
        <w:t xml:space="preserve">  He is clothed in a robe </w:t>
      </w:r>
      <w:r w:rsidRPr="002E7AB7">
        <w:rPr>
          <w:rFonts w:ascii="Verdana" w:hAnsi="Verdana" w:cs="Verdana"/>
          <w:color w:val="292F33"/>
          <w:kern w:val="0"/>
          <w:sz w:val="24"/>
          <w:szCs w:val="24"/>
          <w:shd w:val="clear" w:color="auto" w:fill="00FFFF"/>
          <w:lang w:val="x-none" w:eastAsia="x-none"/>
        </w:rPr>
        <w:t>dipped in blood</w:t>
      </w:r>
      <w:r w:rsidRPr="002E7AB7">
        <w:rPr>
          <w:rFonts w:ascii="Verdana" w:hAnsi="Verdana" w:cs="Verdana"/>
          <w:color w:val="292F33"/>
          <w:kern w:val="0"/>
          <w:sz w:val="24"/>
          <w:szCs w:val="24"/>
          <w:shd w:val="clear" w:color="auto" w:fill="FFFF00"/>
          <w:lang w:val="x-none" w:eastAsia="x-none"/>
        </w:rPr>
        <w:t>, and the name by which he is called is T</w:t>
      </w:r>
      <w:r w:rsidRPr="002E7AB7">
        <w:rPr>
          <w:rFonts w:ascii="Verdana" w:hAnsi="Verdana" w:cs="Verdana"/>
          <w:color w:val="292F33"/>
          <w:kern w:val="0"/>
          <w:sz w:val="24"/>
          <w:szCs w:val="24"/>
          <w:shd w:val="clear" w:color="auto" w:fill="00FFFF"/>
          <w:lang w:val="x-none" w:eastAsia="x-none"/>
        </w:rPr>
        <w:t>he Word of God</w:t>
      </w:r>
      <w:r w:rsidRPr="002E7AB7">
        <w:rPr>
          <w:rFonts w:ascii="Verdana" w:hAnsi="Verdana" w:cs="Verdana"/>
          <w:color w:val="292F33"/>
          <w:kern w:val="0"/>
          <w:sz w:val="24"/>
          <w:szCs w:val="24"/>
          <w:shd w:val="clear" w:color="auto" w:fill="FFFF00"/>
          <w:lang w:val="x-none" w:eastAsia="x-none"/>
        </w:rPr>
        <w:t>. </w:t>
      </w:r>
    </w:p>
    <w:p w14:paraId="490CE9F0" w14:textId="77777777" w:rsidR="002E7AB7" w:rsidRPr="002E7AB7" w:rsidRDefault="002E7AB7" w:rsidP="002E7AB7">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2E7AB7">
        <w:rPr>
          <w:rFonts w:ascii="Verdana" w:hAnsi="Verdana" w:cs="Verdana"/>
          <w:color w:val="218282"/>
          <w:kern w:val="0"/>
          <w:sz w:val="24"/>
          <w:szCs w:val="24"/>
          <w:shd w:val="clear" w:color="auto" w:fill="FFFF00"/>
          <w:lang w:val="x-none" w:eastAsia="x-none"/>
        </w:rPr>
        <w:t>Rev 19:14</w:t>
      </w:r>
      <w:r w:rsidRPr="002E7AB7">
        <w:rPr>
          <w:rFonts w:ascii="Verdana" w:hAnsi="Verdana" w:cs="Verdana"/>
          <w:color w:val="292F33"/>
          <w:kern w:val="0"/>
          <w:sz w:val="24"/>
          <w:szCs w:val="24"/>
          <w:shd w:val="clear" w:color="auto" w:fill="FFFF00"/>
          <w:lang w:val="x-none" w:eastAsia="x-none"/>
        </w:rPr>
        <w:t xml:space="preserve">  And </w:t>
      </w:r>
      <w:r w:rsidRPr="002E7AB7">
        <w:rPr>
          <w:rFonts w:ascii="Verdana" w:hAnsi="Verdana" w:cs="Verdana"/>
          <w:color w:val="292F33"/>
          <w:kern w:val="0"/>
          <w:sz w:val="24"/>
          <w:szCs w:val="24"/>
          <w:shd w:val="clear" w:color="auto" w:fill="00FFFF"/>
          <w:lang w:val="x-none" w:eastAsia="x-none"/>
        </w:rPr>
        <w:t>the armies of heaven</w:t>
      </w:r>
      <w:r w:rsidRPr="002E7AB7">
        <w:rPr>
          <w:rFonts w:ascii="Verdana" w:hAnsi="Verdana" w:cs="Verdana"/>
          <w:color w:val="292F33"/>
          <w:kern w:val="0"/>
          <w:sz w:val="24"/>
          <w:szCs w:val="24"/>
          <w:shd w:val="clear" w:color="auto" w:fill="FFFF00"/>
          <w:lang w:val="x-none" w:eastAsia="x-none"/>
        </w:rPr>
        <w:t xml:space="preserve">, arrayed in fine linen, white and pure, </w:t>
      </w:r>
      <w:r w:rsidRPr="002E7AB7">
        <w:rPr>
          <w:rFonts w:ascii="Verdana" w:hAnsi="Verdana" w:cs="Verdana"/>
          <w:color w:val="292F33"/>
          <w:kern w:val="0"/>
          <w:sz w:val="24"/>
          <w:szCs w:val="24"/>
          <w:shd w:val="clear" w:color="auto" w:fill="00FFFF"/>
          <w:lang w:val="x-none" w:eastAsia="x-none"/>
        </w:rPr>
        <w:t>were following him on white horses.</w:t>
      </w:r>
      <w:r w:rsidRPr="002E7AB7">
        <w:rPr>
          <w:rFonts w:ascii="Verdana" w:hAnsi="Verdana" w:cs="Verdana"/>
          <w:color w:val="292F33"/>
          <w:kern w:val="0"/>
          <w:sz w:val="24"/>
          <w:szCs w:val="24"/>
          <w:shd w:val="clear" w:color="auto" w:fill="FFFF00"/>
          <w:lang w:val="x-none" w:eastAsia="x-none"/>
        </w:rPr>
        <w:t> </w:t>
      </w:r>
    </w:p>
    <w:p w14:paraId="0F7769D1" w14:textId="77777777" w:rsidR="002E7AB7" w:rsidRPr="002E7AB7" w:rsidRDefault="002E7AB7" w:rsidP="002E7AB7">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2E7AB7">
        <w:rPr>
          <w:rFonts w:ascii="Verdana" w:hAnsi="Verdana" w:cs="Verdana"/>
          <w:color w:val="218282"/>
          <w:kern w:val="0"/>
          <w:sz w:val="24"/>
          <w:szCs w:val="24"/>
          <w:shd w:val="clear" w:color="auto" w:fill="FFFF00"/>
          <w:lang w:val="x-none" w:eastAsia="x-none"/>
        </w:rPr>
        <w:t>Rev 19:15</w:t>
      </w:r>
      <w:r w:rsidRPr="002E7AB7">
        <w:rPr>
          <w:rFonts w:ascii="Verdana" w:hAnsi="Verdana" w:cs="Verdana"/>
          <w:color w:val="292F33"/>
          <w:kern w:val="0"/>
          <w:sz w:val="24"/>
          <w:szCs w:val="24"/>
          <w:shd w:val="clear" w:color="auto" w:fill="FFFF00"/>
          <w:lang w:val="x-none" w:eastAsia="x-none"/>
        </w:rPr>
        <w:t xml:space="preserve">  From his mouth comes a sharp sword </w:t>
      </w:r>
      <w:r w:rsidRPr="002E7AB7">
        <w:rPr>
          <w:rFonts w:ascii="Verdana" w:hAnsi="Verdana" w:cs="Verdana"/>
          <w:color w:val="292F33"/>
          <w:kern w:val="0"/>
          <w:sz w:val="24"/>
          <w:szCs w:val="24"/>
          <w:shd w:val="clear" w:color="auto" w:fill="00FFFF"/>
          <w:lang w:val="x-none" w:eastAsia="x-none"/>
        </w:rPr>
        <w:t>with which to strike down the nations, and he will rule them with a rod of iron. He will tread the winepress of the fury of the wrath of God the Almighty</w:t>
      </w:r>
      <w:r w:rsidRPr="002E7AB7">
        <w:rPr>
          <w:rFonts w:ascii="Verdana" w:hAnsi="Verdana" w:cs="Verdana"/>
          <w:color w:val="292F33"/>
          <w:kern w:val="0"/>
          <w:sz w:val="24"/>
          <w:szCs w:val="24"/>
          <w:shd w:val="clear" w:color="auto" w:fill="FFFF00"/>
          <w:lang w:val="x-none" w:eastAsia="x-none"/>
        </w:rPr>
        <w:t>. </w:t>
      </w:r>
    </w:p>
    <w:p w14:paraId="7323314B" w14:textId="77777777" w:rsidR="002E7AB7" w:rsidRPr="002E7AB7" w:rsidRDefault="002E7AB7" w:rsidP="002E7AB7">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2E7AB7">
        <w:rPr>
          <w:rFonts w:ascii="Verdana" w:hAnsi="Verdana" w:cs="Verdana"/>
          <w:color w:val="218282"/>
          <w:kern w:val="0"/>
          <w:sz w:val="24"/>
          <w:szCs w:val="24"/>
          <w:shd w:val="clear" w:color="auto" w:fill="FFFF00"/>
          <w:lang w:val="x-none" w:eastAsia="x-none"/>
        </w:rPr>
        <w:t>Rev 19:16</w:t>
      </w:r>
      <w:r w:rsidRPr="002E7AB7">
        <w:rPr>
          <w:rFonts w:ascii="Verdana" w:hAnsi="Verdana" w:cs="Verdana"/>
          <w:color w:val="292F33"/>
          <w:kern w:val="0"/>
          <w:sz w:val="24"/>
          <w:szCs w:val="24"/>
          <w:shd w:val="clear" w:color="auto" w:fill="FFFF00"/>
          <w:lang w:val="x-none" w:eastAsia="x-none"/>
        </w:rPr>
        <w:t xml:space="preserve">  On his robe and on his thigh he has a name written, </w:t>
      </w:r>
      <w:r w:rsidRPr="002E7AB7">
        <w:rPr>
          <w:rFonts w:ascii="Verdana" w:hAnsi="Verdana" w:cs="Verdana"/>
          <w:color w:val="292F33"/>
          <w:kern w:val="0"/>
          <w:sz w:val="24"/>
          <w:szCs w:val="24"/>
          <w:shd w:val="clear" w:color="auto" w:fill="00FFFF"/>
          <w:lang w:val="x-none" w:eastAsia="x-none"/>
        </w:rPr>
        <w:t>King of kings and Lord of lords</w:t>
      </w:r>
      <w:r w:rsidRPr="002E7AB7">
        <w:rPr>
          <w:rFonts w:ascii="Verdana" w:hAnsi="Verdana" w:cs="Verdana"/>
          <w:color w:val="292F33"/>
          <w:kern w:val="0"/>
          <w:sz w:val="24"/>
          <w:szCs w:val="24"/>
          <w:shd w:val="clear" w:color="auto" w:fill="FFFF00"/>
          <w:lang w:val="x-none" w:eastAsia="x-none"/>
        </w:rPr>
        <w:t>. </w:t>
      </w:r>
    </w:p>
    <w:p w14:paraId="2826F732" w14:textId="77777777" w:rsidR="002E7AB7" w:rsidRPr="002E7AB7" w:rsidRDefault="002E7AB7" w:rsidP="002E7AB7">
      <w:pPr>
        <w:suppressAutoHyphens w:val="0"/>
        <w:autoSpaceDE w:val="0"/>
        <w:adjustRightInd w:val="0"/>
        <w:spacing w:before="60" w:after="60"/>
        <w:textAlignment w:val="auto"/>
        <w:rPr>
          <w:rFonts w:ascii="Verdana" w:eastAsia="Times New Roman" w:hAnsi="Verdana" w:cs="Verdana"/>
          <w:color w:val="292F33"/>
          <w:kern w:val="0"/>
          <w:sz w:val="24"/>
          <w:szCs w:val="24"/>
          <w:shd w:val="clear" w:color="auto" w:fill="FFFF00"/>
          <w:lang w:val="x-none" w:eastAsia="x-none"/>
        </w:rPr>
      </w:pPr>
      <w:r w:rsidRPr="002E7AB7">
        <w:rPr>
          <w:rFonts w:ascii="Verdana" w:hAnsi="Verdana" w:cs="Verdana"/>
          <w:color w:val="218282"/>
          <w:kern w:val="0"/>
          <w:sz w:val="24"/>
          <w:szCs w:val="24"/>
          <w:shd w:val="clear" w:color="auto" w:fill="FFFF00"/>
          <w:lang w:val="x-none" w:eastAsia="x-none"/>
        </w:rPr>
        <w:t>Rev 19:17</w:t>
      </w:r>
      <w:r w:rsidRPr="002E7AB7">
        <w:rPr>
          <w:rFonts w:ascii="Verdana" w:hAnsi="Verdana" w:cs="Verdana"/>
          <w:color w:val="292F33"/>
          <w:kern w:val="0"/>
          <w:sz w:val="24"/>
          <w:szCs w:val="24"/>
          <w:shd w:val="clear" w:color="auto" w:fill="FFFF00"/>
          <w:lang w:val="x-none" w:eastAsia="x-none"/>
        </w:rPr>
        <w:t xml:space="preserve">  Then I saw an angel standing in the sun, and with a loud voice he called to all the birds that fly directly overhead, </w:t>
      </w:r>
      <w:r w:rsidRPr="002E7AB7">
        <w:rPr>
          <w:rFonts w:ascii="Verdana" w:eastAsia="Times New Roman" w:hAnsi="Verdana" w:cs="Verdana"/>
          <w:color w:val="292F33"/>
          <w:kern w:val="0"/>
          <w:sz w:val="24"/>
          <w:szCs w:val="24"/>
          <w:shd w:val="clear" w:color="auto" w:fill="FFFF00"/>
          <w:lang w:val="x-none" w:eastAsia="x-none"/>
        </w:rPr>
        <w:t>“Come, gather for the great supper of God, </w:t>
      </w:r>
    </w:p>
    <w:p w14:paraId="79E5F0D5" w14:textId="77777777" w:rsidR="002E7AB7" w:rsidRPr="002E7AB7" w:rsidRDefault="002E7AB7" w:rsidP="002E7AB7">
      <w:pPr>
        <w:suppressAutoHyphens w:val="0"/>
        <w:autoSpaceDE w:val="0"/>
        <w:adjustRightInd w:val="0"/>
        <w:spacing w:before="60" w:after="60"/>
        <w:textAlignment w:val="auto"/>
        <w:rPr>
          <w:rFonts w:ascii="Verdana" w:eastAsia="Times New Roman" w:hAnsi="Verdana" w:cs="Verdana"/>
          <w:color w:val="292F33"/>
          <w:kern w:val="0"/>
          <w:sz w:val="24"/>
          <w:szCs w:val="24"/>
          <w:shd w:val="clear" w:color="auto" w:fill="FFFF00"/>
          <w:lang w:val="x-none" w:eastAsia="x-none"/>
        </w:rPr>
      </w:pPr>
      <w:r w:rsidRPr="002E7AB7">
        <w:rPr>
          <w:rFonts w:ascii="Verdana" w:hAnsi="Verdana" w:cs="Verdana"/>
          <w:color w:val="218282"/>
          <w:kern w:val="0"/>
          <w:sz w:val="24"/>
          <w:szCs w:val="24"/>
          <w:shd w:val="clear" w:color="auto" w:fill="FFFF00"/>
          <w:lang w:val="x-none" w:eastAsia="x-none"/>
        </w:rPr>
        <w:t>Rev 19:18</w:t>
      </w:r>
      <w:r w:rsidRPr="002E7AB7">
        <w:rPr>
          <w:rFonts w:ascii="Verdana" w:hAnsi="Verdana" w:cs="Verdana"/>
          <w:color w:val="292F33"/>
          <w:kern w:val="0"/>
          <w:sz w:val="24"/>
          <w:szCs w:val="24"/>
          <w:shd w:val="clear" w:color="auto" w:fill="FFFF00"/>
          <w:lang w:val="x-none" w:eastAsia="x-none"/>
        </w:rPr>
        <w:t>  to eat the flesh of kings, the flesh of captains, the flesh of mighty men, the flesh of horses and their riders, and the flesh of all men, both free and slave, both small and great.</w:t>
      </w:r>
      <w:r w:rsidRPr="002E7AB7">
        <w:rPr>
          <w:rFonts w:ascii="Verdana" w:eastAsia="Times New Roman" w:hAnsi="Verdana" w:cs="Verdana"/>
          <w:color w:val="292F33"/>
          <w:kern w:val="0"/>
          <w:sz w:val="24"/>
          <w:szCs w:val="24"/>
          <w:shd w:val="clear" w:color="auto" w:fill="FFFF00"/>
          <w:lang w:val="x-none" w:eastAsia="x-none"/>
        </w:rPr>
        <w:t>” </w:t>
      </w:r>
    </w:p>
    <w:p w14:paraId="05551A03" w14:textId="77777777" w:rsidR="002E7AB7" w:rsidRPr="002E7AB7" w:rsidRDefault="002E7AB7" w:rsidP="002E7AB7">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2E7AB7">
        <w:rPr>
          <w:rFonts w:ascii="Verdana" w:hAnsi="Verdana" w:cs="Verdana"/>
          <w:color w:val="218282"/>
          <w:kern w:val="0"/>
          <w:sz w:val="24"/>
          <w:szCs w:val="24"/>
          <w:shd w:val="clear" w:color="auto" w:fill="FFFF00"/>
          <w:lang w:val="x-none" w:eastAsia="x-none"/>
        </w:rPr>
        <w:t>Rev 19:19</w:t>
      </w:r>
      <w:r w:rsidRPr="002E7AB7">
        <w:rPr>
          <w:rFonts w:ascii="Verdana" w:hAnsi="Verdana" w:cs="Verdana"/>
          <w:color w:val="292F33"/>
          <w:kern w:val="0"/>
          <w:sz w:val="24"/>
          <w:szCs w:val="24"/>
          <w:shd w:val="clear" w:color="auto" w:fill="FFFF00"/>
          <w:lang w:val="x-none" w:eastAsia="x-none"/>
        </w:rPr>
        <w:t xml:space="preserve">  And I saw </w:t>
      </w:r>
      <w:r w:rsidRPr="002E7AB7">
        <w:rPr>
          <w:rFonts w:ascii="Verdana" w:hAnsi="Verdana" w:cs="Verdana"/>
          <w:color w:val="292F33"/>
          <w:kern w:val="0"/>
          <w:sz w:val="24"/>
          <w:szCs w:val="24"/>
          <w:shd w:val="clear" w:color="auto" w:fill="00FFFF"/>
          <w:lang w:val="x-none" w:eastAsia="x-none"/>
        </w:rPr>
        <w:t>the beast and the kings of the earth with their armies gathered to make war against him who was sitting on the horse and against his army</w:t>
      </w:r>
      <w:r w:rsidRPr="002E7AB7">
        <w:rPr>
          <w:rFonts w:ascii="Verdana" w:hAnsi="Verdana" w:cs="Verdana"/>
          <w:color w:val="292F33"/>
          <w:kern w:val="0"/>
          <w:sz w:val="24"/>
          <w:szCs w:val="24"/>
          <w:shd w:val="clear" w:color="auto" w:fill="FFFF00"/>
          <w:lang w:val="x-none" w:eastAsia="x-none"/>
        </w:rPr>
        <w:t>. </w:t>
      </w:r>
    </w:p>
    <w:p w14:paraId="2CD397AB" w14:textId="77777777" w:rsidR="002E7AB7" w:rsidRPr="002E7AB7" w:rsidRDefault="002E7AB7" w:rsidP="002E7AB7">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2E7AB7">
        <w:rPr>
          <w:rFonts w:ascii="Verdana" w:hAnsi="Verdana" w:cs="Verdana"/>
          <w:color w:val="218282"/>
          <w:kern w:val="0"/>
          <w:sz w:val="24"/>
          <w:szCs w:val="24"/>
          <w:shd w:val="clear" w:color="auto" w:fill="FFFF00"/>
          <w:lang w:val="x-none" w:eastAsia="x-none"/>
        </w:rPr>
        <w:t>Rev 19:20</w:t>
      </w:r>
      <w:r w:rsidRPr="002E7AB7">
        <w:rPr>
          <w:rFonts w:ascii="Verdana" w:hAnsi="Verdana" w:cs="Verdana"/>
          <w:color w:val="292F33"/>
          <w:kern w:val="0"/>
          <w:sz w:val="24"/>
          <w:szCs w:val="24"/>
          <w:shd w:val="clear" w:color="auto" w:fill="FFFF00"/>
          <w:lang w:val="x-none" w:eastAsia="x-none"/>
        </w:rPr>
        <w:t xml:space="preserve">  </w:t>
      </w:r>
      <w:r w:rsidRPr="002E7AB7">
        <w:rPr>
          <w:rFonts w:ascii="Verdana" w:hAnsi="Verdana" w:cs="Verdana"/>
          <w:color w:val="292F33"/>
          <w:kern w:val="0"/>
          <w:sz w:val="24"/>
          <w:szCs w:val="24"/>
          <w:shd w:val="clear" w:color="auto" w:fill="00FFFF"/>
          <w:lang w:val="x-none" w:eastAsia="x-none"/>
        </w:rPr>
        <w:t xml:space="preserve">And </w:t>
      </w:r>
      <w:r w:rsidRPr="002E7AB7">
        <w:rPr>
          <w:rFonts w:ascii="Verdana" w:hAnsi="Verdana" w:cs="Verdana"/>
          <w:color w:val="292F33"/>
          <w:kern w:val="0"/>
          <w:sz w:val="24"/>
          <w:szCs w:val="24"/>
          <w:shd w:val="clear" w:color="auto" w:fill="00FF00"/>
          <w:lang w:val="x-none" w:eastAsia="x-none"/>
        </w:rPr>
        <w:t>the beast was captured</w:t>
      </w:r>
      <w:r w:rsidRPr="002E7AB7">
        <w:rPr>
          <w:rFonts w:ascii="Verdana" w:hAnsi="Verdana" w:cs="Verdana"/>
          <w:color w:val="292F33"/>
          <w:kern w:val="0"/>
          <w:sz w:val="24"/>
          <w:szCs w:val="24"/>
          <w:shd w:val="clear" w:color="auto" w:fill="00FFFF"/>
          <w:lang w:val="x-none" w:eastAsia="x-none"/>
        </w:rPr>
        <w:t xml:space="preserve">, and with it </w:t>
      </w:r>
      <w:r w:rsidRPr="002E7AB7">
        <w:rPr>
          <w:rFonts w:ascii="Verdana" w:hAnsi="Verdana" w:cs="Verdana"/>
          <w:color w:val="292F33"/>
          <w:kern w:val="0"/>
          <w:sz w:val="24"/>
          <w:szCs w:val="24"/>
          <w:shd w:val="clear" w:color="auto" w:fill="00FF00"/>
          <w:lang w:val="x-none" w:eastAsia="x-none"/>
        </w:rPr>
        <w:t xml:space="preserve">the false prophet </w:t>
      </w:r>
      <w:r w:rsidRPr="002E7AB7">
        <w:rPr>
          <w:rFonts w:ascii="Verdana" w:hAnsi="Verdana" w:cs="Verdana"/>
          <w:color w:val="292F33"/>
          <w:kern w:val="0"/>
          <w:sz w:val="24"/>
          <w:szCs w:val="24"/>
          <w:shd w:val="clear" w:color="auto" w:fill="00FFFF"/>
          <w:lang w:val="x-none" w:eastAsia="x-none"/>
        </w:rPr>
        <w:t>who in its presence had done the signs by which he deceived those who had received the mark of the beast and those who worshiped its image</w:t>
      </w:r>
      <w:r w:rsidRPr="002E7AB7">
        <w:rPr>
          <w:rFonts w:ascii="Verdana" w:hAnsi="Verdana" w:cs="Verdana"/>
          <w:color w:val="292F33"/>
          <w:kern w:val="0"/>
          <w:sz w:val="24"/>
          <w:szCs w:val="24"/>
          <w:shd w:val="clear" w:color="auto" w:fill="FFFF00"/>
          <w:lang w:val="x-none" w:eastAsia="x-none"/>
        </w:rPr>
        <w:t>.</w:t>
      </w:r>
      <w:r w:rsidRPr="002E7AB7">
        <w:rPr>
          <w:rFonts w:ascii="Verdana" w:hAnsi="Verdana" w:cs="Verdana"/>
          <w:color w:val="292F33"/>
          <w:kern w:val="0"/>
          <w:sz w:val="24"/>
          <w:szCs w:val="24"/>
          <w:shd w:val="clear" w:color="auto" w:fill="00FF00"/>
          <w:lang w:val="x-none" w:eastAsia="x-none"/>
        </w:rPr>
        <w:t xml:space="preserve"> These two were thrown alive into the lake of fire that burns with sulfur. </w:t>
      </w:r>
    </w:p>
    <w:p w14:paraId="334BB053" w14:textId="4C6E45E6" w:rsidR="002E7AB7" w:rsidRDefault="002E7AB7" w:rsidP="002E7AB7">
      <w:r w:rsidRPr="002E7AB7">
        <w:rPr>
          <w:rFonts w:ascii="Verdana" w:hAnsi="Verdana" w:cs="Verdana"/>
          <w:color w:val="218282"/>
          <w:kern w:val="0"/>
          <w:sz w:val="24"/>
          <w:szCs w:val="24"/>
          <w:shd w:val="clear" w:color="auto" w:fill="FFFF00"/>
          <w:lang w:val="x-none" w:eastAsia="x-none"/>
        </w:rPr>
        <w:t>Rev 19:21</w:t>
      </w:r>
      <w:r w:rsidRPr="002E7AB7">
        <w:rPr>
          <w:rFonts w:ascii="Verdana" w:hAnsi="Verdana" w:cs="Verdana"/>
          <w:color w:val="292F33"/>
          <w:kern w:val="0"/>
          <w:sz w:val="24"/>
          <w:szCs w:val="24"/>
          <w:shd w:val="clear" w:color="auto" w:fill="FFFF00"/>
          <w:lang w:val="x-none" w:eastAsia="x-none"/>
        </w:rPr>
        <w:t xml:space="preserve">  </w:t>
      </w:r>
      <w:r w:rsidRPr="002E7AB7">
        <w:rPr>
          <w:rFonts w:ascii="Verdana" w:hAnsi="Verdana" w:cs="Verdana"/>
          <w:color w:val="292F33"/>
          <w:kern w:val="0"/>
          <w:sz w:val="24"/>
          <w:szCs w:val="24"/>
          <w:shd w:val="clear" w:color="auto" w:fill="00FFFF"/>
          <w:lang w:val="x-none" w:eastAsia="x-none"/>
        </w:rPr>
        <w:t>And the rest were slain by the sword that came from the mouth of him who was sitting on the horse,</w:t>
      </w:r>
      <w:r w:rsidRPr="002E7AB7">
        <w:rPr>
          <w:rFonts w:ascii="Verdana" w:hAnsi="Verdana" w:cs="Verdana"/>
          <w:color w:val="292F33"/>
          <w:kern w:val="0"/>
          <w:sz w:val="24"/>
          <w:szCs w:val="24"/>
          <w:shd w:val="clear" w:color="auto" w:fill="FFFF00"/>
          <w:lang w:val="x-none" w:eastAsia="x-none"/>
        </w:rPr>
        <w:t xml:space="preserve"> and all the birds were gorged with their flesh. </w:t>
      </w:r>
    </w:p>
    <w:p w14:paraId="4374CEE0" w14:textId="77777777" w:rsidR="00087520" w:rsidRDefault="00087520" w:rsidP="00087520"/>
    <w:p w14:paraId="721C7BAA" w14:textId="42E2071A" w:rsidR="002E7AB7" w:rsidRDefault="002E7AB7" w:rsidP="00087520">
      <w:r>
        <w:t xml:space="preserve">This my friends… is the atonement of the world for its sins and transgressions. This is the quintessential definition of… atonement. </w:t>
      </w:r>
    </w:p>
    <w:p w14:paraId="03390238" w14:textId="77777777" w:rsidR="002E7AB7" w:rsidRDefault="002E7AB7" w:rsidP="00087520"/>
    <w:p w14:paraId="43C3C74B" w14:textId="4D7F5CF0" w:rsidR="002E7AB7" w:rsidRDefault="002E7AB7" w:rsidP="00087520">
      <w:r>
        <w:t xml:space="preserve">During the original Day of Atonement that </w:t>
      </w:r>
      <w:r w:rsidR="001B4142">
        <w:t>Yehovah</w:t>
      </w:r>
      <w:r>
        <w:t xml:space="preserve"> God ha</w:t>
      </w:r>
      <w:r w:rsidR="001B4142">
        <w:t>d</w:t>
      </w:r>
      <w:r>
        <w:t xml:space="preserve"> set before </w:t>
      </w:r>
      <w:r>
        <w:lastRenderedPageBreak/>
        <w:t xml:space="preserve">his people God used this day to demonstrate once again how </w:t>
      </w:r>
      <w:r w:rsidR="001B4142">
        <w:t xml:space="preserve">Yeshua </w:t>
      </w:r>
      <w:r>
        <w:t xml:space="preserve">his </w:t>
      </w:r>
      <w:r w:rsidR="001B4142">
        <w:t xml:space="preserve">High Priest in the order of </w:t>
      </w:r>
      <w:r w:rsidR="008308C0">
        <w:t>Melchizedek</w:t>
      </w:r>
      <w:r>
        <w:t xml:space="preserve"> would not only atone for the sins of mankind… but also redeem us by purchasing us </w:t>
      </w:r>
      <w:r w:rsidR="00E175E8">
        <w:t xml:space="preserve">not with the blood of bulls and goats… but </w:t>
      </w:r>
      <w:r>
        <w:t xml:space="preserve">with his own </w:t>
      </w:r>
      <w:r w:rsidR="00E175E8">
        <w:t xml:space="preserve">human </w:t>
      </w:r>
      <w:r>
        <w:t xml:space="preserve">flesh and blood so that </w:t>
      </w:r>
      <w:r w:rsidR="00E175E8">
        <w:t>the sins</w:t>
      </w:r>
      <w:r>
        <w:t xml:space="preserve"> and transgressions </w:t>
      </w:r>
      <w:r w:rsidR="00E175E8">
        <w:t xml:space="preserve">of every human </w:t>
      </w:r>
      <w:r>
        <w:t xml:space="preserve">could be forgiven through the human sacrifice of this perfect </w:t>
      </w:r>
      <w:r w:rsidR="00E175E8">
        <w:t xml:space="preserve">human </w:t>
      </w:r>
      <w:r>
        <w:t xml:space="preserve">man who was without spot or blemish. </w:t>
      </w:r>
      <w:r w:rsidR="008308C0">
        <w:t>This 2</w:t>
      </w:r>
      <w:r w:rsidR="008308C0" w:rsidRPr="008308C0">
        <w:rPr>
          <w:vertAlign w:val="superscript"/>
        </w:rPr>
        <w:t>nd</w:t>
      </w:r>
      <w:r w:rsidR="008308C0">
        <w:t xml:space="preserve"> prophet likened unto Moses will be greater than even Moses </w:t>
      </w:r>
      <w:proofErr w:type="gramStart"/>
      <w:r w:rsidR="008308C0">
        <w:t>was</w:t>
      </w:r>
      <w:proofErr w:type="gramEnd"/>
      <w:r w:rsidR="008308C0">
        <w:t xml:space="preserve"> and </w:t>
      </w:r>
      <w:r w:rsidR="00E175E8">
        <w:t xml:space="preserve">he will </w:t>
      </w:r>
      <w:r w:rsidR="008308C0">
        <w:t>do things that even Moses could not do.</w:t>
      </w:r>
    </w:p>
    <w:p w14:paraId="30AB34D4" w14:textId="77777777" w:rsidR="002E7AB7" w:rsidRDefault="002E7AB7" w:rsidP="00087520"/>
    <w:p w14:paraId="7FD5322D" w14:textId="7BA355B8" w:rsidR="002E7AB7" w:rsidRDefault="002E7AB7" w:rsidP="00087520">
      <w:r>
        <w:t>Once again if we read down through Leviticus chapter 16 we see God commanding the High Priest to first make a sacrifice for himself by sacrificing a bull. My friends a bull is no small animal… and it is no small chore to sacrifice a bull.</w:t>
      </w:r>
      <w:r w:rsidR="00E175E8">
        <w:t xml:space="preserve"> A bull and horns in the Bible are always metaphors for power and authority.</w:t>
      </w:r>
      <w:r>
        <w:t xml:space="preserve"> </w:t>
      </w:r>
      <w:r w:rsidR="00E175E8">
        <w:t xml:space="preserve">Our High Priest in the order of Melchizedek would be given the power and the authority to make this sin atonement once and for all for all of mankind. </w:t>
      </w:r>
    </w:p>
    <w:p w14:paraId="4326BB45" w14:textId="77777777" w:rsidR="002E7AB7" w:rsidRDefault="002E7AB7" w:rsidP="00087520"/>
    <w:p w14:paraId="392884FB" w14:textId="3C314AC9" w:rsidR="002E7AB7" w:rsidRDefault="002E7AB7" w:rsidP="00087520">
      <w:r>
        <w:t xml:space="preserve">We must remember… that human beings are born under </w:t>
      </w:r>
      <w:r w:rsidR="001B4142">
        <w:t>the curse of death</w:t>
      </w:r>
      <w:r w:rsidR="00E175E8">
        <w:t xml:space="preserve"> because of man's fall in the Garden of Eden</w:t>
      </w:r>
      <w:r>
        <w:t xml:space="preserve">. All men </w:t>
      </w:r>
      <w:r w:rsidR="008308C0">
        <w:t xml:space="preserve">who are born into the flesh </w:t>
      </w:r>
      <w:r>
        <w:t>are called to die once and then the judgment. All human flesh is under that God-given curse</w:t>
      </w:r>
      <w:r w:rsidR="001B4142">
        <w:t xml:space="preserve"> of death</w:t>
      </w:r>
      <w:r>
        <w:t xml:space="preserve">. </w:t>
      </w:r>
    </w:p>
    <w:p w14:paraId="4DD82A51" w14:textId="77777777" w:rsidR="002E7AB7" w:rsidRDefault="002E7AB7" w:rsidP="00087520"/>
    <w:p w14:paraId="32857B9F" w14:textId="7B94C094" w:rsidR="002E7AB7" w:rsidRDefault="002E7AB7" w:rsidP="00087520">
      <w:r>
        <w:t>And therefore… Yeshua… our High Priest in the order of Melchizedek literally took the bull by the horns and laid his own life down for the sins of all mankind</w:t>
      </w:r>
      <w:r w:rsidR="008308C0">
        <w:t xml:space="preserve"> in order to lift that curse of death for those who would follow him back to God his Father</w:t>
      </w:r>
      <w:r>
        <w:t xml:space="preserve">… and it was for that reason… that those who </w:t>
      </w:r>
      <w:r w:rsidR="00E175E8">
        <w:t xml:space="preserve">truly </w:t>
      </w:r>
      <w:r>
        <w:t>believe in the bread of life that Yeshua is… c</w:t>
      </w:r>
      <w:r w:rsidR="00E175E8">
        <w:t>an</w:t>
      </w:r>
      <w:r>
        <w:t xml:space="preserve"> be redeemed from th</w:t>
      </w:r>
      <w:r w:rsidR="00E175E8">
        <w:t>at</w:t>
      </w:r>
      <w:r>
        <w:t xml:space="preserve"> curse of sin and death.</w:t>
      </w:r>
      <w:r w:rsidR="008308C0">
        <w:t xml:space="preserve"> We must always remember that man does not live by bread alone… but by every word… every word… that proceeds from the mouth of God. </w:t>
      </w:r>
    </w:p>
    <w:p w14:paraId="55B1A83E" w14:textId="77777777" w:rsidR="002E7AB7" w:rsidRDefault="002E7AB7" w:rsidP="00087520"/>
    <w:p w14:paraId="054A9A3A" w14:textId="14ACF0AB" w:rsidR="002E7AB7" w:rsidRDefault="002E7AB7" w:rsidP="00087520">
      <w:r>
        <w:t>The two goats of the Day of Atonement represent those who choose Yeshua who is the only way</w:t>
      </w:r>
      <w:r w:rsidR="00780B1E">
        <w:t xml:space="preserve"> and the sacrifice that he made once and for all</w:t>
      </w:r>
      <w:r>
        <w:t xml:space="preserve">… and those who choose </w:t>
      </w:r>
      <w:r w:rsidR="008308C0">
        <w:t>to be the offspring of the serpent</w:t>
      </w:r>
      <w:r w:rsidR="00780B1E">
        <w:t xml:space="preserve"> who</w:t>
      </w:r>
      <w:r>
        <w:t xml:space="preserve"> are sent away from the presence of God into darkness and the great abyss. </w:t>
      </w:r>
    </w:p>
    <w:p w14:paraId="19E3417E" w14:textId="77777777" w:rsidR="00780B1E" w:rsidRDefault="00780B1E" w:rsidP="00087520"/>
    <w:p w14:paraId="40324640" w14:textId="157725E6" w:rsidR="00780B1E" w:rsidRDefault="00780B1E" w:rsidP="00087520">
      <w:r>
        <w:t>Our High Priest in the order of Melchizedek who is Yeshua… through his perfect human blood literally became our atonement… our redemption… and the perfector of our faith, but know this… Yeshua</w:t>
      </w:r>
      <w:r w:rsidR="00E175E8">
        <w:t>… that 2</w:t>
      </w:r>
      <w:r w:rsidR="00E175E8" w:rsidRPr="00E175E8">
        <w:rPr>
          <w:vertAlign w:val="superscript"/>
        </w:rPr>
        <w:t>nd</w:t>
      </w:r>
      <w:r w:rsidR="00E175E8">
        <w:t xml:space="preserve"> prophet likened unto Moses who is the one mediator between God and man </w:t>
      </w:r>
      <w:r>
        <w:t>is going to return again… and when he does… he will not be laying down his own life… this time… he will be laying the lives down of those who hate him. Those who have willfully and intentionally chosen</w:t>
      </w:r>
      <w:r w:rsidR="001B4142">
        <w:t>…</w:t>
      </w:r>
      <w:r>
        <w:t xml:space="preserve"> to </w:t>
      </w:r>
      <w:r w:rsidR="00E175E8">
        <w:t>make themselves children of the serpent</w:t>
      </w:r>
      <w:r>
        <w:t xml:space="preserve">. </w:t>
      </w:r>
      <w:r w:rsidRPr="00780B1E">
        <w:rPr>
          <w:b/>
          <w:bCs/>
        </w:rPr>
        <w:t>(</w:t>
      </w:r>
      <w:proofErr w:type="spellStart"/>
      <w:r w:rsidRPr="00780B1E">
        <w:rPr>
          <w:b/>
          <w:bCs/>
        </w:rPr>
        <w:t>scrn</w:t>
      </w:r>
      <w:proofErr w:type="spellEnd"/>
      <w:r w:rsidRPr="00780B1E">
        <w:rPr>
          <w:b/>
          <w:bCs/>
        </w:rPr>
        <w:t xml:space="preserve"> 9)</w:t>
      </w:r>
      <w:r w:rsidR="001B4142">
        <w:rPr>
          <w:b/>
          <w:bCs/>
        </w:rPr>
        <w:t xml:space="preserve"> </w:t>
      </w:r>
      <w:proofErr w:type="gramStart"/>
      <w:r w:rsidR="001B4142">
        <w:rPr>
          <w:b/>
          <w:bCs/>
        </w:rPr>
        <w:t>show;</w:t>
      </w:r>
      <w:proofErr w:type="gramEnd"/>
    </w:p>
    <w:p w14:paraId="3A613E0E" w14:textId="77777777" w:rsidR="00780B1E" w:rsidRDefault="00780B1E" w:rsidP="00087520"/>
    <w:p w14:paraId="0782321D" w14:textId="767F2851" w:rsidR="00780B1E" w:rsidRDefault="00780B1E" w:rsidP="00087520">
      <w:r>
        <w:rPr>
          <w:noProof/>
        </w:rPr>
        <w:drawing>
          <wp:inline distT="0" distB="0" distL="0" distR="0" wp14:anchorId="073A9275" wp14:editId="0072A0A9">
            <wp:extent cx="5943600" cy="3343275"/>
            <wp:effectExtent l="0" t="0" r="0" b="9525"/>
            <wp:docPr id="124744023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440233" name=""/>
                    <pic:cNvPicPr/>
                  </pic:nvPicPr>
                  <pic:blipFill>
                    <a:blip r:embed="rId9">
                      <a:extLst>
                        <a:ext uri="{96DAC541-7B7A-43D3-8B79-37D633B846F1}">
                          <asvg:svgBlip xmlns:asvg="http://schemas.microsoft.com/office/drawing/2016/SVG/main" r:embed="rId24"/>
                        </a:ext>
                      </a:extLst>
                    </a:blip>
                    <a:stretch>
                      <a:fillRect/>
                    </a:stretch>
                  </pic:blipFill>
                  <pic:spPr>
                    <a:xfrm>
                      <a:off x="0" y="0"/>
                      <a:ext cx="5943600" cy="3343275"/>
                    </a:xfrm>
                    <a:prstGeom prst="rect">
                      <a:avLst/>
                    </a:prstGeom>
                  </pic:spPr>
                </pic:pic>
              </a:graphicData>
            </a:graphic>
          </wp:inline>
        </w:drawing>
      </w:r>
    </w:p>
    <w:p w14:paraId="67DEE94C" w14:textId="77777777" w:rsidR="00780B1E" w:rsidRDefault="00780B1E" w:rsidP="00087520"/>
    <w:p w14:paraId="033DA4DE" w14:textId="66A95980" w:rsidR="00780B1E" w:rsidRDefault="00780B1E" w:rsidP="00087520">
      <w:r>
        <w:t xml:space="preserve">Yeshua who John tells us became the word of God… became the word of God by perfectly fulfilling every promise that God ever made to mankind. He is our Passover Lamb… he is the bread of life… Yeshua… became the bread of life </w:t>
      </w:r>
      <w:r w:rsidR="008308C0">
        <w:t>so that</w:t>
      </w:r>
      <w:r>
        <w:t xml:space="preserve"> every word that proceeds from the mouth of God his Father</w:t>
      </w:r>
      <w:r w:rsidR="008308C0">
        <w:t xml:space="preserve"> </w:t>
      </w:r>
      <w:r w:rsidR="00E175E8">
        <w:t>w</w:t>
      </w:r>
      <w:r w:rsidR="008308C0">
        <w:t>ould sustain the life of mankind</w:t>
      </w:r>
      <w:r>
        <w:t xml:space="preserve">. Yeshua is the first fruit of the resurrection… the first fruit of the new harvest that will enter the </w:t>
      </w:r>
      <w:r w:rsidR="008308C0">
        <w:t>soon-coming</w:t>
      </w:r>
      <w:r>
        <w:t xml:space="preserve"> kingdom of God his Father</w:t>
      </w:r>
      <w:r w:rsidR="008308C0">
        <w:t xml:space="preserve"> before anyone else</w:t>
      </w:r>
      <w:r>
        <w:t xml:space="preserve">… Yeshua personally delivered the Spirit of God to mankind during Pentecost also known as Shavuot writing God’s law across our hearts </w:t>
      </w:r>
      <w:r>
        <w:lastRenderedPageBreak/>
        <w:t xml:space="preserve">and in our minds just as we’re told in Jeremiah chapter 31 of the Old Testament and Hebrews chapters 8 and 10 of the New Testament. </w:t>
      </w:r>
    </w:p>
    <w:p w14:paraId="1CF99C77" w14:textId="77777777" w:rsidR="00780B1E" w:rsidRDefault="00780B1E" w:rsidP="00087520"/>
    <w:p w14:paraId="6E8D5C43" w14:textId="10CA27C8" w:rsidR="00780B1E" w:rsidRDefault="00780B1E" w:rsidP="00087520">
      <w:r>
        <w:t>This 2</w:t>
      </w:r>
      <w:r w:rsidRPr="00780B1E">
        <w:rPr>
          <w:vertAlign w:val="superscript"/>
        </w:rPr>
        <w:t>nd</w:t>
      </w:r>
      <w:r>
        <w:t xml:space="preserve"> prophet likened unto Moses who has become the one mediator between </w:t>
      </w:r>
      <w:r w:rsidR="001B4142">
        <w:t>God and man</w:t>
      </w:r>
      <w:r>
        <w:t xml:space="preserve">… the man… Yeshua Hamashiach </w:t>
      </w:r>
      <w:r w:rsidR="008308C0">
        <w:t xml:space="preserve">the true Messiah… the anointed one of Yehovah God, </w:t>
      </w:r>
      <w:r>
        <w:t xml:space="preserve">will cause the earth to atone for its sin and when he does he will separate the sheep from the goats and the wheat from the chaff, and the darkness from the light and he will </w:t>
      </w:r>
      <w:r w:rsidR="00E175E8">
        <w:t xml:space="preserve">finally </w:t>
      </w:r>
      <w:r>
        <w:t xml:space="preserve">usher the chosen set apart remnant of mankind into his Father’s new coming Kingdom after destroying every rule, every authority and every power. </w:t>
      </w:r>
      <w:r w:rsidRPr="00780B1E">
        <w:rPr>
          <w:b/>
          <w:bCs/>
        </w:rPr>
        <w:t>1</w:t>
      </w:r>
      <w:r w:rsidRPr="00780B1E">
        <w:rPr>
          <w:b/>
          <w:bCs/>
          <w:vertAlign w:val="superscript"/>
        </w:rPr>
        <w:t>st</w:t>
      </w:r>
      <w:r w:rsidRPr="00780B1E">
        <w:rPr>
          <w:b/>
          <w:bCs/>
        </w:rPr>
        <w:t xml:space="preserve"> Corinthians 15:20-24 (</w:t>
      </w:r>
      <w:proofErr w:type="spellStart"/>
      <w:r w:rsidRPr="00780B1E">
        <w:rPr>
          <w:b/>
          <w:bCs/>
        </w:rPr>
        <w:t>scrn</w:t>
      </w:r>
      <w:proofErr w:type="spellEnd"/>
      <w:r w:rsidRPr="00780B1E">
        <w:rPr>
          <w:b/>
          <w:bCs/>
        </w:rPr>
        <w:t xml:space="preserve"> 10)</w:t>
      </w:r>
    </w:p>
    <w:p w14:paraId="710D17F4" w14:textId="77777777" w:rsidR="00780B1E" w:rsidRDefault="00780B1E" w:rsidP="00087520"/>
    <w:p w14:paraId="6B696AE4" w14:textId="7372E04D" w:rsidR="00780B1E" w:rsidRDefault="00780B1E" w:rsidP="00087520">
      <w:r>
        <w:rPr>
          <w:noProof/>
        </w:rPr>
        <w:drawing>
          <wp:inline distT="0" distB="0" distL="0" distR="0" wp14:anchorId="1913DCFE" wp14:editId="626521DC">
            <wp:extent cx="5943600" cy="3343275"/>
            <wp:effectExtent l="0" t="0" r="0" b="9525"/>
            <wp:docPr id="85761766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617665"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943600" cy="3343275"/>
                    </a:xfrm>
                    <a:prstGeom prst="rect">
                      <a:avLst/>
                    </a:prstGeom>
                  </pic:spPr>
                </pic:pic>
              </a:graphicData>
            </a:graphic>
          </wp:inline>
        </w:drawing>
      </w:r>
    </w:p>
    <w:p w14:paraId="72FBD127" w14:textId="77777777" w:rsidR="00780B1E" w:rsidRDefault="00780B1E" w:rsidP="00087520"/>
    <w:p w14:paraId="59250C01" w14:textId="543DBCD7" w:rsidR="00780B1E" w:rsidRDefault="00780B1E" w:rsidP="00087520">
      <w:r>
        <w:t xml:space="preserve">Yeshua… the prophet likened unto Moses… the one mediator between </w:t>
      </w:r>
      <w:r w:rsidR="001B4142">
        <w:t>God and man</w:t>
      </w:r>
      <w:r>
        <w:t xml:space="preserve">… the man… Yeshua Hamashiach will indeed just like Moses… rescue us all </w:t>
      </w:r>
      <w:r w:rsidR="00E175E8">
        <w:t xml:space="preserve">from sin and bondage </w:t>
      </w:r>
      <w:r w:rsidR="001B4142">
        <w:t>but this time… it won’t be from just one nation</w:t>
      </w:r>
      <w:r w:rsidR="00E175E8">
        <w:t xml:space="preserve"> or just one ruler</w:t>
      </w:r>
      <w:r w:rsidR="001B4142">
        <w:t xml:space="preserve">… he will rescue God’s people </w:t>
      </w:r>
      <w:r>
        <w:t>from every nation on the face of the earth</w:t>
      </w:r>
      <w:r w:rsidR="00E175E8">
        <w:t xml:space="preserve"> and from every earthly ruler</w:t>
      </w:r>
      <w:r>
        <w:t xml:space="preserve">… </w:t>
      </w:r>
      <w:r w:rsidR="00E175E8">
        <w:t xml:space="preserve">Yeshua will bring forth </w:t>
      </w:r>
      <w:r>
        <w:t xml:space="preserve">a new, greater exodus than even Moses </w:t>
      </w:r>
      <w:r w:rsidR="00E175E8">
        <w:t>could even imagine, and an Exodus</w:t>
      </w:r>
      <w:r>
        <w:t xml:space="preserve"> will happen again for a 2</w:t>
      </w:r>
      <w:r w:rsidRPr="00780B1E">
        <w:rPr>
          <w:vertAlign w:val="superscript"/>
        </w:rPr>
        <w:t>nd</w:t>
      </w:r>
      <w:r>
        <w:t xml:space="preserve"> time </w:t>
      </w:r>
      <w:r w:rsidR="00D7338F">
        <w:t xml:space="preserve">by </w:t>
      </w:r>
      <w:r w:rsidR="008308C0">
        <w:t xml:space="preserve">and </w:t>
      </w:r>
      <w:r w:rsidR="008308C0">
        <w:lastRenderedPageBreak/>
        <w:t xml:space="preserve">through </w:t>
      </w:r>
      <w:r w:rsidR="00D7338F">
        <w:t>this 2</w:t>
      </w:r>
      <w:r w:rsidR="00D7338F" w:rsidRPr="00D7338F">
        <w:rPr>
          <w:vertAlign w:val="superscript"/>
        </w:rPr>
        <w:t>nd</w:t>
      </w:r>
      <w:r w:rsidR="00D7338F">
        <w:t xml:space="preserve"> prophet likened unto Moses </w:t>
      </w:r>
      <w:r>
        <w:t xml:space="preserve">in the very near future. </w:t>
      </w:r>
      <w:r w:rsidRPr="00D7338F">
        <w:rPr>
          <w:b/>
          <w:bCs/>
        </w:rPr>
        <w:t>Jeremiah 16 (</w:t>
      </w:r>
      <w:proofErr w:type="spellStart"/>
      <w:r w:rsidRPr="00D7338F">
        <w:rPr>
          <w:b/>
          <w:bCs/>
        </w:rPr>
        <w:t>scrn</w:t>
      </w:r>
      <w:proofErr w:type="spellEnd"/>
      <w:r w:rsidRPr="00D7338F">
        <w:rPr>
          <w:b/>
          <w:bCs/>
        </w:rPr>
        <w:t xml:space="preserve"> 11)</w:t>
      </w:r>
    </w:p>
    <w:p w14:paraId="37AD73B3" w14:textId="77777777" w:rsidR="00780B1E" w:rsidRDefault="00780B1E" w:rsidP="00087520"/>
    <w:p w14:paraId="6D138A61" w14:textId="11F86D46" w:rsidR="00780B1E" w:rsidRDefault="00780B1E" w:rsidP="00087520">
      <w:r>
        <w:rPr>
          <w:noProof/>
        </w:rPr>
        <w:drawing>
          <wp:inline distT="0" distB="0" distL="0" distR="0" wp14:anchorId="0284D766" wp14:editId="6CAC3FFE">
            <wp:extent cx="5943600" cy="3343275"/>
            <wp:effectExtent l="0" t="0" r="0" b="9525"/>
            <wp:docPr id="18678989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898946"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943600" cy="3343275"/>
                    </a:xfrm>
                    <a:prstGeom prst="rect">
                      <a:avLst/>
                    </a:prstGeom>
                  </pic:spPr>
                </pic:pic>
              </a:graphicData>
            </a:graphic>
          </wp:inline>
        </w:drawing>
      </w:r>
    </w:p>
    <w:p w14:paraId="424C5A2F" w14:textId="77777777" w:rsidR="00780B1E" w:rsidRDefault="00780B1E" w:rsidP="00087520"/>
    <w:p w14:paraId="74E0609F" w14:textId="7346891F" w:rsidR="00780B1E" w:rsidRDefault="0069763F" w:rsidP="00087520">
      <w:r>
        <w:t>The Day of Atonement has everything to do with the coming of Yeshua and what will take place on that terrible day because of the sins of the wicked upon the earth.</w:t>
      </w:r>
    </w:p>
    <w:p w14:paraId="59A93EB4" w14:textId="77777777" w:rsidR="0069763F" w:rsidRDefault="0069763F" w:rsidP="00087520"/>
    <w:p w14:paraId="7DC8EF9E" w14:textId="71153B9A" w:rsidR="0069763F" w:rsidRDefault="00D7338F" w:rsidP="00087520">
      <w:r>
        <w:t>Keeping that in mind…</w:t>
      </w:r>
      <w:r w:rsidR="0069763F">
        <w:t xml:space="preserve"> we would not be doing this study service without mentioning Zechariah chapter 14</w:t>
      </w:r>
      <w:r>
        <w:t xml:space="preserve"> which has everything to do with </w:t>
      </w:r>
      <w:r w:rsidR="00E175E8">
        <w:t>Yeshua’s</w:t>
      </w:r>
      <w:r>
        <w:t xml:space="preserve"> return to the earth</w:t>
      </w:r>
      <w:r w:rsidR="00E175E8">
        <w:t xml:space="preserve"> as the prophet likened unto Moses</w:t>
      </w:r>
      <w:r w:rsidR="0069763F">
        <w:t xml:space="preserve">. </w:t>
      </w:r>
    </w:p>
    <w:p w14:paraId="28D3223F" w14:textId="77777777" w:rsidR="0069763F" w:rsidRDefault="0069763F" w:rsidP="00087520"/>
    <w:p w14:paraId="0B8237BD" w14:textId="4DAF5537" w:rsidR="0069763F" w:rsidRDefault="0069763F" w:rsidP="00087520">
      <w:r>
        <w:t>Zechariah chapter 14</w:t>
      </w:r>
      <w:r w:rsidR="00D7338F">
        <w:t xml:space="preserve">, for those of you who don’t know… </w:t>
      </w:r>
      <w:r>
        <w:t xml:space="preserve"> is</w:t>
      </w:r>
      <w:r w:rsidR="00E175E8">
        <w:t xml:space="preserve"> about</w:t>
      </w:r>
      <w:r>
        <w:t xml:space="preserve"> the last war that Israel will ever fight. Zechariah chapter 14 has everything to do with the return of the prophet likened unto Moses and what he will do to these nations and how he will rule over them on that great and terrible day. Let's take the time to read for ourselves </w:t>
      </w:r>
      <w:r w:rsidRPr="0069763F">
        <w:rPr>
          <w:b/>
          <w:bCs/>
        </w:rPr>
        <w:t>Zechariah chapter 14 E</w:t>
      </w:r>
      <w:r w:rsidR="00A8526B">
        <w:rPr>
          <w:b/>
          <w:bCs/>
        </w:rPr>
        <w:t>2</w:t>
      </w:r>
    </w:p>
    <w:p w14:paraId="466E5C6A" w14:textId="77777777" w:rsidR="00780B1E" w:rsidRDefault="00780B1E" w:rsidP="00087520"/>
    <w:p w14:paraId="7DC27BC0" w14:textId="77777777" w:rsidR="0069763F" w:rsidRPr="0069763F" w:rsidRDefault="0069763F" w:rsidP="0069763F">
      <w:pPr>
        <w:suppressAutoHyphens w:val="0"/>
        <w:autoSpaceDE w:val="0"/>
        <w:adjustRightInd w:val="0"/>
        <w:spacing w:before="134" w:after="134"/>
        <w:jc w:val="center"/>
        <w:textAlignment w:val="auto"/>
        <w:rPr>
          <w:rFonts w:ascii="Verdana" w:hAnsi="Verdana" w:cs="Verdana"/>
          <w:b/>
          <w:bCs/>
          <w:color w:val="292F33"/>
          <w:kern w:val="0"/>
          <w:sz w:val="24"/>
          <w:szCs w:val="24"/>
          <w:shd w:val="clear" w:color="auto" w:fill="FFFF00"/>
          <w:lang w:val="x-none" w:eastAsia="x-none"/>
        </w:rPr>
      </w:pPr>
      <w:r w:rsidRPr="0069763F">
        <w:rPr>
          <w:rFonts w:ascii="Verdana" w:hAnsi="Verdana" w:cs="Verdana"/>
          <w:b/>
          <w:bCs/>
          <w:color w:val="292F33"/>
          <w:kern w:val="0"/>
          <w:sz w:val="24"/>
          <w:szCs w:val="24"/>
          <w:shd w:val="clear" w:color="auto" w:fill="FFFF00"/>
          <w:lang w:val="x-none" w:eastAsia="x-none"/>
        </w:rPr>
        <w:t>The Coming Day of the Lord</w:t>
      </w:r>
    </w:p>
    <w:p w14:paraId="29127CF9"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69763F">
        <w:rPr>
          <w:rFonts w:ascii="Verdana" w:hAnsi="Verdana" w:cs="Verdana"/>
          <w:b/>
          <w:bCs/>
          <w:color w:val="8D7221"/>
          <w:kern w:val="0"/>
          <w:sz w:val="24"/>
          <w:szCs w:val="24"/>
          <w:shd w:val="clear" w:color="auto" w:fill="FFFF00"/>
          <w:lang w:val="x-none" w:eastAsia="x-none"/>
        </w:rPr>
        <w:lastRenderedPageBreak/>
        <w:t>Zec 14:1</w:t>
      </w:r>
      <w:r w:rsidRPr="0069763F">
        <w:rPr>
          <w:rFonts w:ascii="Verdana" w:hAnsi="Verdana" w:cs="Verdana"/>
          <w:color w:val="292F33"/>
          <w:kern w:val="0"/>
          <w:sz w:val="24"/>
          <w:szCs w:val="24"/>
          <w:shd w:val="clear" w:color="auto" w:fill="FFFF00"/>
          <w:lang w:val="x-none" w:eastAsia="x-none"/>
        </w:rPr>
        <w:t>  Behold, a day is coming for the LORD, when the spoil taken from you will be divided in your midst. </w:t>
      </w:r>
    </w:p>
    <w:p w14:paraId="455118A0"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shd w:val="clear" w:color="auto" w:fill="FFFF00"/>
          <w:lang w:val="x-none" w:eastAsia="x-none"/>
        </w:rPr>
        <w:t>Zec 14:2</w:t>
      </w:r>
      <w:r w:rsidRPr="0069763F">
        <w:rPr>
          <w:rFonts w:ascii="Verdana" w:hAnsi="Verdana" w:cs="Verdana"/>
          <w:color w:val="292F33"/>
          <w:kern w:val="0"/>
          <w:sz w:val="24"/>
          <w:szCs w:val="24"/>
          <w:shd w:val="clear" w:color="auto" w:fill="FFFF00"/>
          <w:lang w:val="x-none" w:eastAsia="x-none"/>
        </w:rPr>
        <w:t xml:space="preserve">  </w:t>
      </w:r>
      <w:r w:rsidRPr="0069763F">
        <w:rPr>
          <w:rFonts w:ascii="Verdana" w:hAnsi="Verdana" w:cs="Verdana"/>
          <w:color w:val="292F33"/>
          <w:kern w:val="0"/>
          <w:sz w:val="24"/>
          <w:szCs w:val="24"/>
          <w:shd w:val="clear" w:color="auto" w:fill="00FFFF"/>
          <w:lang w:val="x-none" w:eastAsia="x-none"/>
        </w:rPr>
        <w:t>For I will gather all the nations against Jerusalem to battle, and the city shall be taken and the houses plundered and the women raped.</w:t>
      </w:r>
      <w:r w:rsidRPr="0069763F">
        <w:rPr>
          <w:rFonts w:ascii="Verdana" w:hAnsi="Verdana" w:cs="Verdana"/>
          <w:color w:val="292F33"/>
          <w:kern w:val="0"/>
          <w:sz w:val="24"/>
          <w:szCs w:val="24"/>
          <w:shd w:val="clear" w:color="auto" w:fill="FFFF00"/>
          <w:lang w:val="x-none" w:eastAsia="x-none"/>
        </w:rPr>
        <w:t xml:space="preserve"> Half of the city shall go out into exile, </w:t>
      </w:r>
      <w:r w:rsidRPr="0069763F">
        <w:rPr>
          <w:rFonts w:ascii="Verdana" w:hAnsi="Verdana" w:cs="Verdana"/>
          <w:color w:val="292F33"/>
          <w:kern w:val="0"/>
          <w:sz w:val="24"/>
          <w:szCs w:val="24"/>
          <w:shd w:val="clear" w:color="auto" w:fill="FF8080"/>
          <w:lang w:val="x-none" w:eastAsia="x-none"/>
        </w:rPr>
        <w:t>but the rest of the people shall not be cut off from the city. </w:t>
      </w:r>
    </w:p>
    <w:p w14:paraId="532A867E"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shd w:val="clear" w:color="auto" w:fill="FFFF00"/>
          <w:lang w:val="x-none" w:eastAsia="x-none"/>
        </w:rPr>
        <w:t>Zec 14:3</w:t>
      </w:r>
      <w:r w:rsidRPr="0069763F">
        <w:rPr>
          <w:rFonts w:ascii="Verdana" w:hAnsi="Verdana" w:cs="Verdana"/>
          <w:color w:val="292F33"/>
          <w:kern w:val="0"/>
          <w:sz w:val="24"/>
          <w:szCs w:val="24"/>
          <w:shd w:val="clear" w:color="auto" w:fill="FFFF00"/>
          <w:lang w:val="x-none" w:eastAsia="x-none"/>
        </w:rPr>
        <w:t xml:space="preserve">  Then the </w:t>
      </w:r>
      <w:r w:rsidRPr="0069763F">
        <w:rPr>
          <w:rFonts w:ascii="Verdana" w:hAnsi="Verdana" w:cs="Verdana"/>
          <w:color w:val="292F33"/>
          <w:kern w:val="0"/>
          <w:sz w:val="24"/>
          <w:szCs w:val="24"/>
          <w:shd w:val="clear" w:color="auto" w:fill="00FF00"/>
          <w:lang w:val="x-none" w:eastAsia="x-none"/>
        </w:rPr>
        <w:t>LORD</w:t>
      </w:r>
      <w:r w:rsidRPr="0069763F">
        <w:rPr>
          <w:rFonts w:ascii="Verdana" w:hAnsi="Verdana" w:cs="Verdana"/>
          <w:color w:val="292F33"/>
          <w:kern w:val="0"/>
          <w:sz w:val="24"/>
          <w:szCs w:val="24"/>
          <w:shd w:val="clear" w:color="auto" w:fill="FFFF00"/>
          <w:lang w:val="x-none" w:eastAsia="x-none"/>
        </w:rPr>
        <w:t xml:space="preserve"> will go out and fight against those nations as when he fights on a day of battle. </w:t>
      </w:r>
    </w:p>
    <w:p w14:paraId="21767DD8"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shd w:val="clear" w:color="auto" w:fill="FFFF00"/>
          <w:lang w:val="x-none" w:eastAsia="x-none"/>
        </w:rPr>
        <w:t>Zec 14:4</w:t>
      </w:r>
      <w:r w:rsidRPr="0069763F">
        <w:rPr>
          <w:rFonts w:ascii="Verdana" w:hAnsi="Verdana" w:cs="Verdana"/>
          <w:color w:val="292F33"/>
          <w:kern w:val="0"/>
          <w:sz w:val="24"/>
          <w:szCs w:val="24"/>
          <w:shd w:val="clear" w:color="auto" w:fill="FFFF00"/>
          <w:lang w:val="x-none" w:eastAsia="x-none"/>
        </w:rPr>
        <w:t xml:space="preserve">  On that day his feet shall stand on the Mount of Olives that lies before Jerusalem on the east, </w:t>
      </w:r>
      <w:r w:rsidRPr="0069763F">
        <w:rPr>
          <w:rFonts w:ascii="Verdana" w:hAnsi="Verdana" w:cs="Verdana"/>
          <w:color w:val="292F33"/>
          <w:kern w:val="0"/>
          <w:sz w:val="24"/>
          <w:szCs w:val="24"/>
          <w:shd w:val="clear" w:color="auto" w:fill="00FFFF"/>
          <w:lang w:val="x-none" w:eastAsia="x-none"/>
        </w:rPr>
        <w:t>and the Mount of Olives shall be split in two from east to west by a very wide valley, so that one half of the Mount shall move northward, and the other half southward.</w:t>
      </w:r>
      <w:r w:rsidRPr="0069763F">
        <w:rPr>
          <w:rFonts w:ascii="Verdana" w:hAnsi="Verdana" w:cs="Verdana"/>
          <w:color w:val="292F33"/>
          <w:kern w:val="0"/>
          <w:sz w:val="24"/>
          <w:szCs w:val="24"/>
          <w:shd w:val="clear" w:color="auto" w:fill="FFFF00"/>
          <w:lang w:val="x-none" w:eastAsia="x-none"/>
        </w:rPr>
        <w:t> </w:t>
      </w:r>
    </w:p>
    <w:p w14:paraId="59C69ACA"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80FF80"/>
          <w:lang w:val="x-none" w:eastAsia="x-none"/>
        </w:rPr>
      </w:pPr>
      <w:r w:rsidRPr="0069763F">
        <w:rPr>
          <w:rFonts w:ascii="Verdana" w:hAnsi="Verdana" w:cs="Verdana"/>
          <w:color w:val="218282"/>
          <w:kern w:val="0"/>
          <w:sz w:val="24"/>
          <w:szCs w:val="24"/>
          <w:shd w:val="clear" w:color="auto" w:fill="FFFF00"/>
          <w:lang w:val="x-none" w:eastAsia="x-none"/>
        </w:rPr>
        <w:t>Zec 14:5</w:t>
      </w:r>
      <w:r w:rsidRPr="0069763F">
        <w:rPr>
          <w:rFonts w:ascii="Verdana" w:hAnsi="Verdana" w:cs="Verdana"/>
          <w:color w:val="292F33"/>
          <w:kern w:val="0"/>
          <w:sz w:val="24"/>
          <w:szCs w:val="24"/>
          <w:shd w:val="clear" w:color="auto" w:fill="FFFF00"/>
          <w:lang w:val="x-none" w:eastAsia="x-none"/>
        </w:rPr>
        <w:t xml:space="preserve">  </w:t>
      </w:r>
      <w:r w:rsidRPr="0069763F">
        <w:rPr>
          <w:rFonts w:ascii="Verdana" w:hAnsi="Verdana" w:cs="Verdana"/>
          <w:color w:val="292F33"/>
          <w:kern w:val="0"/>
          <w:sz w:val="24"/>
          <w:szCs w:val="24"/>
          <w:shd w:val="clear" w:color="auto" w:fill="00FFFF"/>
          <w:lang w:val="x-none" w:eastAsia="x-none"/>
        </w:rPr>
        <w:t>And you shall flee to the valley of my mountains, for the valley of the mountains shall reach to Azal. And you shall flee as you fled from the earthquake in the days of Uzziah king of Judah.</w:t>
      </w:r>
      <w:r w:rsidRPr="0069763F">
        <w:rPr>
          <w:rFonts w:ascii="Verdana" w:hAnsi="Verdana" w:cs="Verdana"/>
          <w:color w:val="292F33"/>
          <w:kern w:val="0"/>
          <w:sz w:val="24"/>
          <w:szCs w:val="24"/>
          <w:shd w:val="clear" w:color="auto" w:fill="FFFF00"/>
          <w:lang w:val="x-none" w:eastAsia="x-none"/>
        </w:rPr>
        <w:t xml:space="preserve"> </w:t>
      </w:r>
      <w:r w:rsidRPr="0069763F">
        <w:rPr>
          <w:rFonts w:ascii="Verdana" w:hAnsi="Verdana" w:cs="Verdana"/>
          <w:color w:val="292F33"/>
          <w:kern w:val="0"/>
          <w:sz w:val="24"/>
          <w:szCs w:val="24"/>
          <w:shd w:val="clear" w:color="auto" w:fill="80FF80"/>
          <w:lang w:val="x-none" w:eastAsia="x-none"/>
        </w:rPr>
        <w:t>Then the LORD my God will come, and all the holy ones with him. </w:t>
      </w:r>
    </w:p>
    <w:p w14:paraId="332D10A0"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shd w:val="clear" w:color="auto" w:fill="80FF80"/>
          <w:lang w:val="x-none" w:eastAsia="x-none"/>
        </w:rPr>
        <w:t>Zec 14:6</w:t>
      </w:r>
      <w:r w:rsidRPr="0069763F">
        <w:rPr>
          <w:rFonts w:ascii="Verdana" w:hAnsi="Verdana" w:cs="Verdana"/>
          <w:color w:val="292F33"/>
          <w:kern w:val="0"/>
          <w:sz w:val="24"/>
          <w:szCs w:val="24"/>
          <w:shd w:val="clear" w:color="auto" w:fill="80FF80"/>
          <w:lang w:val="x-none" w:eastAsia="x-none"/>
        </w:rPr>
        <w:t>  On that day there shall be no light, cold, or frost. </w:t>
      </w:r>
    </w:p>
    <w:p w14:paraId="62E38A69"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shd w:val="clear" w:color="auto" w:fill="FFFF00"/>
          <w:lang w:val="x-none" w:eastAsia="x-none"/>
        </w:rPr>
        <w:t>Zec 14:7</w:t>
      </w:r>
      <w:r w:rsidRPr="0069763F">
        <w:rPr>
          <w:rFonts w:ascii="Verdana" w:hAnsi="Verdana" w:cs="Verdana"/>
          <w:color w:val="292F33"/>
          <w:kern w:val="0"/>
          <w:sz w:val="24"/>
          <w:szCs w:val="24"/>
          <w:shd w:val="clear" w:color="auto" w:fill="FFFF00"/>
          <w:lang w:val="x-none" w:eastAsia="x-none"/>
        </w:rPr>
        <w:t xml:space="preserve">  </w:t>
      </w:r>
      <w:r w:rsidRPr="0069763F">
        <w:rPr>
          <w:rFonts w:ascii="Verdana" w:hAnsi="Verdana" w:cs="Verdana"/>
          <w:color w:val="292F33"/>
          <w:kern w:val="0"/>
          <w:sz w:val="24"/>
          <w:szCs w:val="24"/>
          <w:shd w:val="clear" w:color="auto" w:fill="00FFFF"/>
          <w:lang w:val="x-none" w:eastAsia="x-none"/>
        </w:rPr>
        <w:t>And there shall be a unique day, which is known to the LORD, neither day nor night</w:t>
      </w:r>
      <w:r w:rsidRPr="0069763F">
        <w:rPr>
          <w:rFonts w:ascii="Verdana" w:hAnsi="Verdana" w:cs="Verdana"/>
          <w:color w:val="292F33"/>
          <w:kern w:val="0"/>
          <w:sz w:val="24"/>
          <w:szCs w:val="24"/>
          <w:shd w:val="clear" w:color="auto" w:fill="FFFF00"/>
          <w:lang w:val="x-none" w:eastAsia="x-none"/>
        </w:rPr>
        <w:t>, but at evening time there shall be light. </w:t>
      </w:r>
    </w:p>
    <w:p w14:paraId="4E41D880"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shd w:val="clear" w:color="auto" w:fill="FFFF00"/>
          <w:lang w:val="x-none" w:eastAsia="x-none"/>
        </w:rPr>
        <w:t>Zec 14:8</w:t>
      </w:r>
      <w:r w:rsidRPr="0069763F">
        <w:rPr>
          <w:rFonts w:ascii="Verdana" w:hAnsi="Verdana" w:cs="Verdana"/>
          <w:color w:val="292F33"/>
          <w:kern w:val="0"/>
          <w:sz w:val="24"/>
          <w:szCs w:val="24"/>
          <w:shd w:val="clear" w:color="auto" w:fill="FFFF00"/>
          <w:lang w:val="x-none" w:eastAsia="x-none"/>
        </w:rPr>
        <w:t>  On that day living waters shall flow out from Jerusalem, half of them to the eastern sea and half of them to the western sea. It shall continue in summer as in winter. </w:t>
      </w:r>
    </w:p>
    <w:p w14:paraId="4F1B9817"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shd w:val="clear" w:color="auto" w:fill="FFFF00"/>
          <w:lang w:val="x-none" w:eastAsia="x-none"/>
        </w:rPr>
        <w:t>Zec 14:9</w:t>
      </w:r>
      <w:r w:rsidRPr="0069763F">
        <w:rPr>
          <w:rFonts w:ascii="Verdana" w:hAnsi="Verdana" w:cs="Verdana"/>
          <w:color w:val="292F33"/>
          <w:kern w:val="0"/>
          <w:sz w:val="24"/>
          <w:szCs w:val="24"/>
          <w:shd w:val="clear" w:color="auto" w:fill="FFFF00"/>
          <w:lang w:val="x-none" w:eastAsia="x-none"/>
        </w:rPr>
        <w:t xml:space="preserve">  </w:t>
      </w:r>
      <w:r w:rsidRPr="0069763F">
        <w:rPr>
          <w:rFonts w:ascii="Verdana" w:hAnsi="Verdana" w:cs="Verdana"/>
          <w:color w:val="292F33"/>
          <w:kern w:val="0"/>
          <w:sz w:val="24"/>
          <w:szCs w:val="24"/>
          <w:shd w:val="clear" w:color="auto" w:fill="00FFFF"/>
          <w:lang w:val="x-none" w:eastAsia="x-none"/>
        </w:rPr>
        <w:t>And the LORD will be king over all the earth. On that day the LORD will be one and his name one.</w:t>
      </w:r>
      <w:r w:rsidRPr="0069763F">
        <w:rPr>
          <w:rFonts w:ascii="Verdana" w:hAnsi="Verdana" w:cs="Verdana"/>
          <w:color w:val="292F33"/>
          <w:kern w:val="0"/>
          <w:sz w:val="24"/>
          <w:szCs w:val="24"/>
          <w:shd w:val="clear" w:color="auto" w:fill="FFFF00"/>
          <w:lang w:val="x-none" w:eastAsia="x-none"/>
        </w:rPr>
        <w:t> </w:t>
      </w:r>
    </w:p>
    <w:p w14:paraId="70A69247"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shd w:val="clear" w:color="auto" w:fill="FFFF00"/>
          <w:lang w:val="x-none" w:eastAsia="x-none"/>
        </w:rPr>
        <w:t>Zec 14:10</w:t>
      </w:r>
      <w:r w:rsidRPr="0069763F">
        <w:rPr>
          <w:rFonts w:ascii="Verdana" w:hAnsi="Verdana" w:cs="Verdana"/>
          <w:color w:val="292F33"/>
          <w:kern w:val="0"/>
          <w:sz w:val="24"/>
          <w:szCs w:val="24"/>
          <w:shd w:val="clear" w:color="auto" w:fill="FFFF00"/>
          <w:lang w:val="x-none" w:eastAsia="x-none"/>
        </w:rPr>
        <w:t xml:space="preserve">  The whole land shall be turned into a plain from Geba to Rimmon south of Jerusalem. </w:t>
      </w:r>
      <w:r w:rsidRPr="0069763F">
        <w:rPr>
          <w:rFonts w:ascii="Verdana" w:hAnsi="Verdana" w:cs="Verdana"/>
          <w:color w:val="292F33"/>
          <w:kern w:val="0"/>
          <w:sz w:val="24"/>
          <w:szCs w:val="24"/>
          <w:shd w:val="clear" w:color="auto" w:fill="00FFFF"/>
          <w:lang w:val="x-none" w:eastAsia="x-none"/>
        </w:rPr>
        <w:t xml:space="preserve">But Jerusalem shall remain </w:t>
      </w:r>
      <w:r w:rsidRPr="0069763F">
        <w:rPr>
          <w:rFonts w:ascii="Verdana" w:hAnsi="Verdana" w:cs="Verdana"/>
          <w:color w:val="292F33"/>
          <w:kern w:val="0"/>
          <w:sz w:val="24"/>
          <w:szCs w:val="24"/>
          <w:shd w:val="clear" w:color="auto" w:fill="00FF00"/>
          <w:lang w:val="x-none" w:eastAsia="x-none"/>
        </w:rPr>
        <w:t xml:space="preserve">aloft </w:t>
      </w:r>
      <w:r w:rsidRPr="0069763F">
        <w:rPr>
          <w:rFonts w:ascii="Verdana" w:hAnsi="Verdana" w:cs="Verdana"/>
          <w:color w:val="292F33"/>
          <w:kern w:val="0"/>
          <w:sz w:val="24"/>
          <w:szCs w:val="24"/>
          <w:shd w:val="clear" w:color="auto" w:fill="FFFF00"/>
          <w:lang w:val="x-none" w:eastAsia="x-none"/>
        </w:rPr>
        <w:t>on its site from the Gate of Benjamin to the place of the former gate, to the Corner Gate, and from the Tower of Hananel to the king's winepresses. </w:t>
      </w:r>
    </w:p>
    <w:p w14:paraId="4146AB86"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69763F">
        <w:rPr>
          <w:rFonts w:ascii="Verdana" w:hAnsi="Verdana" w:cs="Verdana"/>
          <w:color w:val="218282"/>
          <w:kern w:val="0"/>
          <w:sz w:val="24"/>
          <w:szCs w:val="24"/>
          <w:shd w:val="clear" w:color="auto" w:fill="FF8080"/>
          <w:lang w:val="x-none" w:eastAsia="x-none"/>
        </w:rPr>
        <w:t>Zec 14:11</w:t>
      </w:r>
      <w:r w:rsidRPr="0069763F">
        <w:rPr>
          <w:rFonts w:ascii="Verdana" w:hAnsi="Verdana" w:cs="Verdana"/>
          <w:color w:val="292F33"/>
          <w:kern w:val="0"/>
          <w:sz w:val="24"/>
          <w:szCs w:val="24"/>
          <w:shd w:val="clear" w:color="auto" w:fill="FFFF00"/>
          <w:lang w:val="x-none" w:eastAsia="x-none"/>
        </w:rPr>
        <w:t xml:space="preserve">  </w:t>
      </w:r>
      <w:r w:rsidRPr="0069763F">
        <w:rPr>
          <w:rFonts w:ascii="Verdana" w:hAnsi="Verdana" w:cs="Verdana"/>
          <w:color w:val="292F33"/>
          <w:kern w:val="0"/>
          <w:sz w:val="24"/>
          <w:szCs w:val="24"/>
          <w:shd w:val="clear" w:color="auto" w:fill="00FFFF"/>
          <w:lang w:val="x-none" w:eastAsia="x-none"/>
        </w:rPr>
        <w:t>And it shall be inhabited, for there shall never again be a decree of utter destruction. Jerusalem shall dwell in security.</w:t>
      </w:r>
      <w:r w:rsidRPr="0069763F">
        <w:rPr>
          <w:rFonts w:ascii="Verdana" w:hAnsi="Verdana" w:cs="Verdana"/>
          <w:color w:val="292F33"/>
          <w:kern w:val="0"/>
          <w:sz w:val="24"/>
          <w:szCs w:val="24"/>
          <w:shd w:val="clear" w:color="auto" w:fill="FFFF00"/>
          <w:lang w:val="x-none" w:eastAsia="x-none"/>
        </w:rPr>
        <w:t> </w:t>
      </w:r>
    </w:p>
    <w:p w14:paraId="4F2F05BA"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lang w:val="x-none" w:eastAsia="x-none"/>
        </w:rPr>
        <w:t>Zec 14:12</w:t>
      </w:r>
      <w:r w:rsidRPr="0069763F">
        <w:rPr>
          <w:rFonts w:ascii="Verdana" w:hAnsi="Verdana" w:cs="Verdana"/>
          <w:color w:val="292F33"/>
          <w:kern w:val="0"/>
          <w:sz w:val="24"/>
          <w:szCs w:val="24"/>
          <w:lang w:val="x-none" w:eastAsia="x-none"/>
        </w:rPr>
        <w:t xml:space="preserve">  </w:t>
      </w:r>
      <w:r w:rsidRPr="0069763F">
        <w:rPr>
          <w:rFonts w:ascii="Verdana" w:hAnsi="Verdana" w:cs="Verdana"/>
          <w:color w:val="292F33"/>
          <w:kern w:val="0"/>
          <w:sz w:val="24"/>
          <w:szCs w:val="24"/>
          <w:shd w:val="clear" w:color="auto" w:fill="FFFF00"/>
          <w:lang w:val="x-none" w:eastAsia="x-none"/>
        </w:rPr>
        <w:t>And this shall be the plague with which the LORD will strike all the peoples that wage war against Jerusalem: their flesh will rot while they are still standing on their feet, their eyes will rot in their sockets, and their tongues will rot in their mouths. </w:t>
      </w:r>
    </w:p>
    <w:p w14:paraId="59FB8670"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shd w:val="clear" w:color="auto" w:fill="FFFF00"/>
          <w:lang w:val="x-none" w:eastAsia="x-none"/>
        </w:rPr>
        <w:t>Zec 14:13</w:t>
      </w:r>
      <w:r w:rsidRPr="0069763F">
        <w:rPr>
          <w:rFonts w:ascii="Verdana" w:hAnsi="Verdana" w:cs="Verdana"/>
          <w:color w:val="292F33"/>
          <w:kern w:val="0"/>
          <w:sz w:val="24"/>
          <w:szCs w:val="24"/>
          <w:shd w:val="clear" w:color="auto" w:fill="FFFF00"/>
          <w:lang w:val="x-none" w:eastAsia="x-none"/>
        </w:rPr>
        <w:t>  And on that day a great panic from the LORD shall fall on them, so that each will seize the hand of another, and the hand of the one will be raised against the hand of the other. </w:t>
      </w:r>
    </w:p>
    <w:p w14:paraId="216156AC"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shd w:val="clear" w:color="auto" w:fill="FFFF00"/>
          <w:lang w:val="x-none" w:eastAsia="x-none"/>
        </w:rPr>
        <w:t>Zec 14:14</w:t>
      </w:r>
      <w:r w:rsidRPr="0069763F">
        <w:rPr>
          <w:rFonts w:ascii="Verdana" w:hAnsi="Verdana" w:cs="Verdana"/>
          <w:color w:val="292F33"/>
          <w:kern w:val="0"/>
          <w:sz w:val="24"/>
          <w:szCs w:val="24"/>
          <w:shd w:val="clear" w:color="auto" w:fill="FFFF00"/>
          <w:lang w:val="x-none" w:eastAsia="x-none"/>
        </w:rPr>
        <w:t>  Even Judah will fight at Jerusalem. And the wealth of all the surrounding nations shall be collected, gold, silver, and garments in great abundance. </w:t>
      </w:r>
    </w:p>
    <w:p w14:paraId="2E46D21D"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shd w:val="clear" w:color="auto" w:fill="FFFF00"/>
          <w:lang w:val="x-none" w:eastAsia="x-none"/>
        </w:rPr>
        <w:t>Zec 14:15</w:t>
      </w:r>
      <w:r w:rsidRPr="0069763F">
        <w:rPr>
          <w:rFonts w:ascii="Verdana" w:hAnsi="Verdana" w:cs="Verdana"/>
          <w:color w:val="292F33"/>
          <w:kern w:val="0"/>
          <w:sz w:val="24"/>
          <w:szCs w:val="24"/>
          <w:shd w:val="clear" w:color="auto" w:fill="FFFF00"/>
          <w:lang w:val="x-none" w:eastAsia="x-none"/>
        </w:rPr>
        <w:t xml:space="preserve">  And a plague like this plague shall fall on the horses, the mules, </w:t>
      </w:r>
      <w:r w:rsidRPr="0069763F">
        <w:rPr>
          <w:rFonts w:ascii="Verdana" w:hAnsi="Verdana" w:cs="Verdana"/>
          <w:color w:val="292F33"/>
          <w:kern w:val="0"/>
          <w:sz w:val="24"/>
          <w:szCs w:val="24"/>
          <w:shd w:val="clear" w:color="auto" w:fill="FFFF00"/>
          <w:lang w:val="x-none" w:eastAsia="x-none"/>
        </w:rPr>
        <w:lastRenderedPageBreak/>
        <w:t>the camels, the donkeys, and whatever beasts may be in those camps. </w:t>
      </w:r>
    </w:p>
    <w:p w14:paraId="6DF75CE7"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69763F">
        <w:rPr>
          <w:rFonts w:ascii="Verdana" w:hAnsi="Verdana" w:cs="Verdana"/>
          <w:color w:val="218282"/>
          <w:kern w:val="0"/>
          <w:sz w:val="24"/>
          <w:szCs w:val="24"/>
          <w:shd w:val="clear" w:color="auto" w:fill="FFFF00"/>
          <w:lang w:val="x-none" w:eastAsia="x-none"/>
        </w:rPr>
        <w:t>Zec 14:16</w:t>
      </w:r>
      <w:r w:rsidRPr="0069763F">
        <w:rPr>
          <w:rFonts w:ascii="Verdana" w:hAnsi="Verdana" w:cs="Verdana"/>
          <w:color w:val="292F33"/>
          <w:kern w:val="0"/>
          <w:sz w:val="24"/>
          <w:szCs w:val="24"/>
          <w:shd w:val="clear" w:color="auto" w:fill="FFFF00"/>
          <w:lang w:val="x-none" w:eastAsia="x-none"/>
        </w:rPr>
        <w:t xml:space="preserve">  </w:t>
      </w:r>
      <w:r w:rsidRPr="0069763F">
        <w:rPr>
          <w:rFonts w:ascii="Verdana" w:hAnsi="Verdana" w:cs="Verdana"/>
          <w:color w:val="292F33"/>
          <w:kern w:val="0"/>
          <w:sz w:val="24"/>
          <w:szCs w:val="24"/>
          <w:shd w:val="clear" w:color="auto" w:fill="00FFFF"/>
          <w:lang w:val="x-none" w:eastAsia="x-none"/>
        </w:rPr>
        <w:t>Then everyone who survives of all the nations that have come against Jerusalem shall go up year after year to worship the King, the LORD of hosts, and to keep the Feast of Booths. </w:t>
      </w:r>
    </w:p>
    <w:p w14:paraId="45B3F6DD"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69763F">
        <w:rPr>
          <w:rFonts w:ascii="Verdana" w:hAnsi="Verdana" w:cs="Verdana"/>
          <w:color w:val="218282"/>
          <w:kern w:val="0"/>
          <w:sz w:val="24"/>
          <w:szCs w:val="24"/>
          <w:shd w:val="clear" w:color="auto" w:fill="00FFFF"/>
          <w:lang w:val="x-none" w:eastAsia="x-none"/>
        </w:rPr>
        <w:t>Zec 14:17</w:t>
      </w:r>
      <w:r w:rsidRPr="0069763F">
        <w:rPr>
          <w:rFonts w:ascii="Verdana" w:hAnsi="Verdana" w:cs="Verdana"/>
          <w:color w:val="292F33"/>
          <w:kern w:val="0"/>
          <w:sz w:val="24"/>
          <w:szCs w:val="24"/>
          <w:shd w:val="clear" w:color="auto" w:fill="00FFFF"/>
          <w:lang w:val="x-none" w:eastAsia="x-none"/>
        </w:rPr>
        <w:t>  And if any of the families of the earth do not go up to Jerusalem to worship the King, the LORD of hosts, there will be no rain on them. </w:t>
      </w:r>
    </w:p>
    <w:p w14:paraId="24125A52"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69763F">
        <w:rPr>
          <w:rFonts w:ascii="Verdana" w:hAnsi="Verdana" w:cs="Verdana"/>
          <w:color w:val="218282"/>
          <w:kern w:val="0"/>
          <w:sz w:val="24"/>
          <w:szCs w:val="24"/>
          <w:lang w:val="x-none" w:eastAsia="x-none"/>
        </w:rPr>
        <w:t>Zec 14:18</w:t>
      </w:r>
      <w:r w:rsidRPr="0069763F">
        <w:rPr>
          <w:rFonts w:ascii="Verdana" w:hAnsi="Verdana" w:cs="Verdana"/>
          <w:color w:val="292F33"/>
          <w:kern w:val="0"/>
          <w:sz w:val="24"/>
          <w:szCs w:val="24"/>
          <w:lang w:val="x-none" w:eastAsia="x-none"/>
        </w:rPr>
        <w:t xml:space="preserve">  </w:t>
      </w:r>
      <w:r w:rsidRPr="0069763F">
        <w:rPr>
          <w:rFonts w:ascii="Verdana" w:hAnsi="Verdana" w:cs="Verdana"/>
          <w:color w:val="292F33"/>
          <w:kern w:val="0"/>
          <w:sz w:val="24"/>
          <w:szCs w:val="24"/>
          <w:shd w:val="clear" w:color="auto" w:fill="00FFFF"/>
          <w:lang w:val="x-none" w:eastAsia="x-none"/>
        </w:rPr>
        <w:t>And if the family of Egypt does not go up and present themselves, then on them there shall be no rain; there shall be the plague with which the LORD afflicts the nations that do not go up to keep the Feast of Booths. </w:t>
      </w:r>
    </w:p>
    <w:p w14:paraId="6F1FD40D" w14:textId="77777777" w:rsidR="0069763F" w:rsidRPr="0069763F" w:rsidRDefault="0069763F" w:rsidP="0069763F">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69763F">
        <w:rPr>
          <w:rFonts w:ascii="Verdana" w:hAnsi="Verdana" w:cs="Verdana"/>
          <w:color w:val="218282"/>
          <w:kern w:val="0"/>
          <w:sz w:val="24"/>
          <w:szCs w:val="24"/>
          <w:lang w:val="x-none" w:eastAsia="x-none"/>
        </w:rPr>
        <w:t>Zec 14:19</w:t>
      </w:r>
      <w:r w:rsidRPr="0069763F">
        <w:rPr>
          <w:rFonts w:ascii="Verdana" w:hAnsi="Verdana" w:cs="Verdana"/>
          <w:color w:val="292F33"/>
          <w:kern w:val="0"/>
          <w:sz w:val="24"/>
          <w:szCs w:val="24"/>
          <w:lang w:val="x-none" w:eastAsia="x-none"/>
        </w:rPr>
        <w:t xml:space="preserve">  </w:t>
      </w:r>
      <w:r w:rsidRPr="0069763F">
        <w:rPr>
          <w:rFonts w:ascii="Verdana" w:hAnsi="Verdana" w:cs="Verdana"/>
          <w:color w:val="292F33"/>
          <w:kern w:val="0"/>
          <w:sz w:val="24"/>
          <w:szCs w:val="24"/>
          <w:shd w:val="clear" w:color="auto" w:fill="00FFFF"/>
          <w:lang w:val="x-none" w:eastAsia="x-none"/>
        </w:rPr>
        <w:t>This shall be the punishment to Egypt and the punishment to all the nations that do not go up to keep the Feast of Booths.</w:t>
      </w:r>
      <w:r w:rsidRPr="0069763F">
        <w:rPr>
          <w:rFonts w:ascii="Verdana" w:hAnsi="Verdana" w:cs="Verdana"/>
          <w:color w:val="292F33"/>
          <w:kern w:val="0"/>
          <w:sz w:val="24"/>
          <w:szCs w:val="24"/>
          <w:lang w:val="x-none" w:eastAsia="x-none"/>
        </w:rPr>
        <w:t> </w:t>
      </w:r>
    </w:p>
    <w:p w14:paraId="3316F5E1" w14:textId="77777777" w:rsidR="0069763F" w:rsidRPr="0069763F" w:rsidRDefault="0069763F" w:rsidP="0069763F">
      <w:pPr>
        <w:suppressAutoHyphens w:val="0"/>
        <w:autoSpaceDE w:val="0"/>
        <w:adjustRightInd w:val="0"/>
        <w:spacing w:before="60" w:after="60"/>
        <w:textAlignment w:val="auto"/>
        <w:rPr>
          <w:rFonts w:ascii="Verdana" w:eastAsia="Times New Roman"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lang w:val="x-none" w:eastAsia="x-none"/>
        </w:rPr>
        <w:t>Zec 14:20</w:t>
      </w:r>
      <w:r w:rsidRPr="0069763F">
        <w:rPr>
          <w:rFonts w:ascii="Verdana" w:hAnsi="Verdana" w:cs="Verdana"/>
          <w:color w:val="292F33"/>
          <w:kern w:val="0"/>
          <w:sz w:val="24"/>
          <w:szCs w:val="24"/>
          <w:lang w:val="x-none" w:eastAsia="x-none"/>
        </w:rPr>
        <w:t xml:space="preserve">  </w:t>
      </w:r>
      <w:r w:rsidRPr="0069763F">
        <w:rPr>
          <w:rFonts w:ascii="Verdana" w:hAnsi="Verdana" w:cs="Verdana"/>
          <w:color w:val="292F33"/>
          <w:kern w:val="0"/>
          <w:sz w:val="24"/>
          <w:szCs w:val="24"/>
          <w:shd w:val="clear" w:color="auto" w:fill="FFFF00"/>
          <w:lang w:val="x-none" w:eastAsia="x-none"/>
        </w:rPr>
        <w:t xml:space="preserve">And on that day there shall be inscribed on the bells of the horses, </w:t>
      </w:r>
      <w:r w:rsidRPr="0069763F">
        <w:rPr>
          <w:rFonts w:ascii="Verdana" w:eastAsia="Times New Roman" w:hAnsi="Verdana" w:cs="Verdana"/>
          <w:color w:val="292F33"/>
          <w:kern w:val="0"/>
          <w:sz w:val="24"/>
          <w:szCs w:val="24"/>
          <w:shd w:val="clear" w:color="auto" w:fill="FFFF00"/>
          <w:lang w:val="x-none" w:eastAsia="x-none"/>
        </w:rPr>
        <w:t>“Holy to the LORD.” And the pots in the house of the LORD shall be as the bowls before the altar. </w:t>
      </w:r>
    </w:p>
    <w:p w14:paraId="22E7F14D" w14:textId="12E375A8" w:rsidR="00780B1E" w:rsidRDefault="0069763F" w:rsidP="0069763F">
      <w:pPr>
        <w:rPr>
          <w:rFonts w:ascii="Verdana" w:hAnsi="Verdana" w:cs="Verdana"/>
          <w:color w:val="292F33"/>
          <w:kern w:val="0"/>
          <w:sz w:val="24"/>
          <w:szCs w:val="24"/>
          <w:shd w:val="clear" w:color="auto" w:fill="FFFF00"/>
          <w:lang w:val="x-none" w:eastAsia="x-none"/>
        </w:rPr>
      </w:pPr>
      <w:r w:rsidRPr="0069763F">
        <w:rPr>
          <w:rFonts w:ascii="Verdana" w:hAnsi="Verdana" w:cs="Verdana"/>
          <w:color w:val="218282"/>
          <w:kern w:val="0"/>
          <w:sz w:val="24"/>
          <w:szCs w:val="24"/>
          <w:shd w:val="clear" w:color="auto" w:fill="FFFF00"/>
          <w:lang w:val="x-none" w:eastAsia="x-none"/>
        </w:rPr>
        <w:t>Zec 14:21</w:t>
      </w:r>
      <w:r w:rsidRPr="0069763F">
        <w:rPr>
          <w:rFonts w:ascii="Verdana" w:hAnsi="Verdana" w:cs="Verdana"/>
          <w:color w:val="292F33"/>
          <w:kern w:val="0"/>
          <w:sz w:val="24"/>
          <w:szCs w:val="24"/>
          <w:shd w:val="clear" w:color="auto" w:fill="FFFF00"/>
          <w:lang w:val="x-none" w:eastAsia="x-none"/>
        </w:rPr>
        <w:t xml:space="preserve">  And every pot in Jerusalem and Judah shall be holy to the LORD of hosts, </w:t>
      </w:r>
      <w:r w:rsidRPr="0069763F">
        <w:rPr>
          <w:rFonts w:ascii="Verdana" w:hAnsi="Verdana" w:cs="Verdana"/>
          <w:color w:val="292F33"/>
          <w:kern w:val="0"/>
          <w:sz w:val="24"/>
          <w:szCs w:val="24"/>
          <w:shd w:val="clear" w:color="auto" w:fill="00FFFF"/>
          <w:lang w:val="x-none" w:eastAsia="x-none"/>
        </w:rPr>
        <w:t>so that all who sacrifice may come and take of them and boil the meat of the sacrifice in them</w:t>
      </w:r>
      <w:r w:rsidRPr="0069763F">
        <w:rPr>
          <w:rFonts w:ascii="Verdana" w:hAnsi="Verdana" w:cs="Verdana"/>
          <w:color w:val="292F33"/>
          <w:kern w:val="0"/>
          <w:sz w:val="24"/>
          <w:szCs w:val="24"/>
          <w:shd w:val="clear" w:color="auto" w:fill="FFFF00"/>
          <w:lang w:val="x-none" w:eastAsia="x-none"/>
        </w:rPr>
        <w:t>. And there shall no longer be a trader in the house of the LORD of hosts on that day. </w:t>
      </w:r>
    </w:p>
    <w:p w14:paraId="6FB6E74C" w14:textId="77777777" w:rsidR="0069763F" w:rsidRDefault="0069763F" w:rsidP="0069763F">
      <w:pPr>
        <w:rPr>
          <w:rFonts w:ascii="Verdana" w:hAnsi="Verdana" w:cs="Verdana"/>
          <w:color w:val="292F33"/>
          <w:kern w:val="0"/>
          <w:sz w:val="24"/>
          <w:szCs w:val="24"/>
          <w:shd w:val="clear" w:color="auto" w:fill="FFFF00"/>
          <w:lang w:val="x-none" w:eastAsia="x-none"/>
        </w:rPr>
      </w:pPr>
    </w:p>
    <w:p w14:paraId="36639891" w14:textId="77777777" w:rsidR="00E175E8" w:rsidRDefault="0069763F" w:rsidP="0069763F">
      <w:r>
        <w:t xml:space="preserve">Please make note of the fact that Yehovah God will go out and fight against those nations just as Yehovah fought through Jacob when he cleansed the promised land of the Philistines and the Canaanites. And please make note of the fact that Jerusalem will from that moment on live securely without gates… and please make note of the fact that </w:t>
      </w:r>
      <w:r w:rsidRPr="0069763F">
        <w:t xml:space="preserve">everyone who survives of all the nations that have come against Jerusalem shall </w:t>
      </w:r>
      <w:r w:rsidR="008308C0">
        <w:t xml:space="preserve">be commanded by God to </w:t>
      </w:r>
      <w:r w:rsidRPr="0069763F">
        <w:t>go up year after year to worship the King, the LORD of hosts, and to keep the Feast of Booths.</w:t>
      </w:r>
      <w:r>
        <w:t xml:space="preserve"> </w:t>
      </w:r>
    </w:p>
    <w:p w14:paraId="381EE326" w14:textId="77777777" w:rsidR="00E175E8" w:rsidRDefault="00E175E8" w:rsidP="0069763F"/>
    <w:p w14:paraId="299B566A" w14:textId="3900EAA4" w:rsidR="0069763F" w:rsidRDefault="0069763F" w:rsidP="0069763F">
      <w:r>
        <w:t xml:space="preserve">Make no mistake about it my friends… upon the return of Yeshua… God’s law will return to the earth </w:t>
      </w:r>
      <w:r w:rsidR="00D7338F">
        <w:t xml:space="preserve">along with his Temple… </w:t>
      </w:r>
      <w:r>
        <w:t>and it will be the lawful… not the lawless… but the lawful</w:t>
      </w:r>
      <w:r w:rsidR="00E175E8">
        <w:t>…</w:t>
      </w:r>
      <w:r>
        <w:t xml:space="preserve"> who will rule and reign with Yeshua over the earth with that r</w:t>
      </w:r>
      <w:r w:rsidR="00D7338F">
        <w:t>o</w:t>
      </w:r>
      <w:r>
        <w:t xml:space="preserve">d of iron that is the spoken word of God. </w:t>
      </w:r>
    </w:p>
    <w:p w14:paraId="355A6EAD" w14:textId="77777777" w:rsidR="0069763F" w:rsidRDefault="0069763F" w:rsidP="0069763F"/>
    <w:p w14:paraId="728FA0D7" w14:textId="483AFEE2" w:rsidR="0069763F" w:rsidRDefault="0069763F" w:rsidP="0069763F">
      <w:r>
        <w:t xml:space="preserve">When Yehovah God’s temple is rebuilt… and it will be rebuilt… and </w:t>
      </w:r>
      <w:r w:rsidR="00D7338F">
        <w:t>when it is once again standing in</w:t>
      </w:r>
      <w:r>
        <w:t xml:space="preserve"> Jerusalem</w:t>
      </w:r>
      <w:r w:rsidR="008308C0">
        <w:t xml:space="preserve"> and put back in order</w:t>
      </w:r>
      <w:r>
        <w:t xml:space="preserve"> where God has put his name… all nations… all rulers… all flesh will once </w:t>
      </w:r>
      <w:r>
        <w:lastRenderedPageBreak/>
        <w:t>again be keeping the perfect law of God just as the House of Israel did and the nations of the world will continue to make sacrifices and to keep God’s feast days and appointments for a thousand years</w:t>
      </w:r>
      <w:r w:rsidR="00D7338F">
        <w:t>…</w:t>
      </w:r>
      <w:r>
        <w:t xml:space="preserve"> upon which time </w:t>
      </w:r>
      <w:r w:rsidR="008308C0">
        <w:t xml:space="preserve">after that 1000 year </w:t>
      </w:r>
      <w:r w:rsidR="00BD5F28">
        <w:t>millennial</w:t>
      </w:r>
      <w:r w:rsidR="008308C0">
        <w:t xml:space="preserve"> reign of Yeshua</w:t>
      </w:r>
      <w:r w:rsidR="00E175E8">
        <w:t xml:space="preserve"> written about in the book of Revelation</w:t>
      </w:r>
      <w:r w:rsidR="008308C0">
        <w:t xml:space="preserve">… </w:t>
      </w:r>
      <w:r>
        <w:t xml:space="preserve">the devil will once again be loosed and the war of Gog and Magog will finally be the last and final war between good and evil for it will be on that day… </w:t>
      </w:r>
      <w:r w:rsidR="00E175E8">
        <w:t xml:space="preserve">when the devil brings his children to make war on Jerusalem which will be living without gates… </w:t>
      </w:r>
      <w:r>
        <w:t>after the 1000 year millennial reign of Yeshua upon the earth that all evil will be eradicated from the face of the earth and this earth and these heavens will be destroyed with fire… and God himself will create a new heaven and a new earth for those who have endured to the end and conquered over evil with him</w:t>
      </w:r>
      <w:r w:rsidR="00E175E8">
        <w:t xml:space="preserve"> just as it is written in Revelation chapters 21 and 22</w:t>
      </w:r>
      <w:r>
        <w:t xml:space="preserve">. </w:t>
      </w:r>
    </w:p>
    <w:p w14:paraId="7FAD99CA" w14:textId="77777777" w:rsidR="00D7338F" w:rsidRDefault="00D7338F" w:rsidP="0069763F"/>
    <w:p w14:paraId="740B58E1" w14:textId="0F56B983" w:rsidR="00D7338F" w:rsidRDefault="00D7338F" w:rsidP="0069763F">
      <w:r>
        <w:t xml:space="preserve">My friends… the Day of Atonement also known as Yom Kippur is bar none one of the most important appointments that we have with our Father in heaven year after year. It’s a day of deep introspection and moral accountability. It’s the day that we re-think what we’ve done throughout the year… what are we guilty of… what needs to be audited in our lives… in our faith… It’s about taking responsibility and making a commitment to improve upon our </w:t>
      </w:r>
      <w:r w:rsidR="008308C0">
        <w:t xml:space="preserve">past </w:t>
      </w:r>
      <w:r>
        <w:t>failures and mistakes and to turn to that one Mediator between God and men and ask that High Priest in the order of Melchizedek to help us to fully become that new creature that God wants us to be</w:t>
      </w:r>
      <w:r w:rsidR="008308C0">
        <w:t>come</w:t>
      </w:r>
      <w:r>
        <w:t xml:space="preserve">. It’s a day to acknowledge any and all sin </w:t>
      </w:r>
      <w:r w:rsidR="00E175E8">
        <w:t xml:space="preserve">and to confess it </w:t>
      </w:r>
      <w:r>
        <w:t xml:space="preserve">to our High Priest so that we can remain clean and free from sin in the eyes of God the Father. </w:t>
      </w:r>
    </w:p>
    <w:p w14:paraId="5E242570" w14:textId="77777777" w:rsidR="0069763F" w:rsidRDefault="0069763F" w:rsidP="0069763F"/>
    <w:p w14:paraId="4D0CF414" w14:textId="61D9C429" w:rsidR="00D7338F" w:rsidRDefault="00D7338F" w:rsidP="0069763F">
      <w:r>
        <w:t xml:space="preserve">I tell you the truth my friends… if we would have stuck to God’s Feast Days and God’s appointments… our children would not be as lost as they are today. The world would not be in the position that </w:t>
      </w:r>
      <w:proofErr w:type="spellStart"/>
      <w:r>
        <w:t>its</w:t>
      </w:r>
      <w:proofErr w:type="spellEnd"/>
      <w:r>
        <w:t xml:space="preserve"> in today… and the wicked would not be running the world the way they are today.</w:t>
      </w:r>
    </w:p>
    <w:p w14:paraId="1D0F92D1" w14:textId="77777777" w:rsidR="00D7338F" w:rsidRDefault="00D7338F" w:rsidP="0069763F"/>
    <w:p w14:paraId="45AFBC7B" w14:textId="7A7C519E" w:rsidR="00D7338F" w:rsidRDefault="00D7338F" w:rsidP="0069763F">
      <w:r>
        <w:t xml:space="preserve">This new godless generation </w:t>
      </w:r>
      <w:r w:rsidR="008308C0">
        <w:t xml:space="preserve">that we see today </w:t>
      </w:r>
      <w:r>
        <w:t xml:space="preserve">is our fault. This sin and degradation </w:t>
      </w:r>
      <w:proofErr w:type="gramStart"/>
      <w:r>
        <w:t>was</w:t>
      </w:r>
      <w:proofErr w:type="gramEnd"/>
      <w:r>
        <w:t xml:space="preserve"> allowed by us to grow and </w:t>
      </w:r>
      <w:r w:rsidR="008308C0">
        <w:t xml:space="preserve">to </w:t>
      </w:r>
      <w:r>
        <w:t xml:space="preserve">fester because all we ever taught our children was magic and chocolate candy and vanity. We </w:t>
      </w:r>
      <w:r>
        <w:lastRenderedPageBreak/>
        <w:t xml:space="preserve">taught them that </w:t>
      </w:r>
      <w:proofErr w:type="spellStart"/>
      <w:r>
        <w:t>its</w:t>
      </w:r>
      <w:proofErr w:type="spellEnd"/>
      <w:r>
        <w:t xml:space="preserve"> all about them… all about what they want</w:t>
      </w:r>
      <w:r w:rsidR="00E175E8">
        <w:t xml:space="preserve"> on </w:t>
      </w:r>
      <w:r w:rsidR="000548AE">
        <w:t>Jesus'</w:t>
      </w:r>
      <w:r w:rsidR="00E175E8">
        <w:t xml:space="preserve"> birthday… a day once again </w:t>
      </w:r>
      <w:r w:rsidR="000548AE">
        <w:t>not even given within the confines of our God-breathed Scripture anywhere, just another blatant adding to God’s word</w:t>
      </w:r>
      <w:r>
        <w:t xml:space="preserve">… </w:t>
      </w:r>
      <w:r w:rsidR="000548AE">
        <w:t xml:space="preserve">we’ve taught them that </w:t>
      </w:r>
      <w:proofErr w:type="spellStart"/>
      <w:r w:rsidR="000548AE">
        <w:t>its</w:t>
      </w:r>
      <w:proofErr w:type="spellEnd"/>
      <w:r w:rsidR="000548AE">
        <w:t xml:space="preserve"> </w:t>
      </w:r>
      <w:r>
        <w:t xml:space="preserve">all about </w:t>
      </w:r>
      <w:r w:rsidR="000548AE">
        <w:t xml:space="preserve">them and </w:t>
      </w:r>
      <w:r>
        <w:t>what they’ll get</w:t>
      </w:r>
      <w:r w:rsidR="000548AE">
        <w:t xml:space="preserve"> for free</w:t>
      </w:r>
      <w:r>
        <w:t>… all about Krampus Elves</w:t>
      </w:r>
      <w:r w:rsidR="000548AE">
        <w:t xml:space="preserve">, all about </w:t>
      </w:r>
      <w:r>
        <w:t>magic</w:t>
      </w:r>
      <w:r w:rsidR="000548AE">
        <w:t>al</w:t>
      </w:r>
      <w:r>
        <w:t xml:space="preserve"> rabbits</w:t>
      </w:r>
      <w:r w:rsidR="000548AE">
        <w:t xml:space="preserve"> that lay eggs</w:t>
      </w:r>
      <w:r>
        <w:t xml:space="preserve">, </w:t>
      </w:r>
      <w:r w:rsidR="000548AE">
        <w:t xml:space="preserve">and something sweet in the mouth… and </w:t>
      </w:r>
      <w:r>
        <w:t>now we have a</w:t>
      </w:r>
      <w:r w:rsidR="000548AE">
        <w:t xml:space="preserve">n uneducated vanity filled </w:t>
      </w:r>
      <w:r>
        <w:t xml:space="preserve">generation that doesn’t even know God’s name let alone which day his </w:t>
      </w:r>
      <w:r w:rsidR="000548AE">
        <w:t>7</w:t>
      </w:r>
      <w:r w:rsidR="000548AE" w:rsidRPr="000548AE">
        <w:rPr>
          <w:vertAlign w:val="superscript"/>
        </w:rPr>
        <w:t>th</w:t>
      </w:r>
      <w:r w:rsidR="000548AE">
        <w:t xml:space="preserve"> Day </w:t>
      </w:r>
      <w:r>
        <w:t>Sabbath is.</w:t>
      </w:r>
    </w:p>
    <w:p w14:paraId="54669DCA" w14:textId="77777777" w:rsidR="00D7338F" w:rsidRDefault="00D7338F" w:rsidP="0069763F"/>
    <w:p w14:paraId="097508A6" w14:textId="0A257C93" w:rsidR="00D7338F" w:rsidRDefault="00D7338F" w:rsidP="0069763F">
      <w:r>
        <w:t>Don’t think that we’ve got nothing to atone for my friends. Look at this nation, its borders, its school system, its government… we… we allowed this to happen… you and I… we slept… we slumbered… we sat slothfully silent in that denominational man-made church pew never questioning anything</w:t>
      </w:r>
      <w:r w:rsidR="008308C0">
        <w:t xml:space="preserve"> because we simply did not study to show ourselves approved in order to rightly divide the word</w:t>
      </w:r>
      <w:r w:rsidR="000548AE">
        <w:t xml:space="preserve"> of God</w:t>
      </w:r>
      <w:r>
        <w:t xml:space="preserve">. </w:t>
      </w:r>
    </w:p>
    <w:p w14:paraId="7B031858" w14:textId="77777777" w:rsidR="008308C0" w:rsidRDefault="008308C0" w:rsidP="0069763F"/>
    <w:p w14:paraId="7C93DEDA" w14:textId="2AC74F56" w:rsidR="00D7338F" w:rsidRDefault="00D7338F" w:rsidP="0069763F">
      <w:r>
        <w:t xml:space="preserve">Please do not think that we have no shame and no sin </w:t>
      </w:r>
      <w:r w:rsidR="008308C0">
        <w:t xml:space="preserve">to ask forgiveness of.. </w:t>
      </w:r>
      <w:r>
        <w:t xml:space="preserve">for I tell you the truth… we will not only be judged for what we have done… but also for what we have not </w:t>
      </w:r>
      <w:r w:rsidR="000548AE">
        <w:t>done,</w:t>
      </w:r>
      <w:r w:rsidR="008308C0">
        <w:t xml:space="preserve"> and I tell you the truth… judgment begins with the house of God</w:t>
      </w:r>
      <w:r>
        <w:t>.</w:t>
      </w:r>
    </w:p>
    <w:p w14:paraId="400528DE" w14:textId="77777777" w:rsidR="00D7338F" w:rsidRDefault="00D7338F" w:rsidP="0069763F"/>
    <w:p w14:paraId="3C39AE7B" w14:textId="40B56E7B" w:rsidR="00D7338F" w:rsidRDefault="00D7338F" w:rsidP="0069763F">
      <w:r>
        <w:t xml:space="preserve">Please take these next 10 days between the Day of Trumpets and the Day of Atonement to consider what God sees when he looks down upon us as his children. This is the time of the year to acknowledge our failures and to strengthen our resolve and to grow our faith like never before but it begins with humility… it begins with reverence… it begins with acknowledgment… it begins by turning to our High Priest in the order of Melchizedek </w:t>
      </w:r>
      <w:r w:rsidR="000548AE">
        <w:t xml:space="preserve">confessing our sins to him </w:t>
      </w:r>
      <w:r w:rsidR="00BD5F28">
        <w:t>and asking</w:t>
      </w:r>
      <w:r>
        <w:t xml:space="preserve"> him to intervene for us as </w:t>
      </w:r>
      <w:r w:rsidR="000548AE">
        <w:t>the one Mediator between God and man,</w:t>
      </w:r>
      <w:r w:rsidR="00BD5F28">
        <w:t xml:space="preserve"> and to help us by giving us the tenacity of the Lion of Judah that he is… to make us one with him and with our Father in heaven just as Yeshua prayed in John chapter 17.</w:t>
      </w:r>
    </w:p>
    <w:p w14:paraId="676C0E8E" w14:textId="77777777" w:rsidR="00D7338F" w:rsidRDefault="00D7338F" w:rsidP="0069763F"/>
    <w:p w14:paraId="48E9B4FF" w14:textId="0459EB23" w:rsidR="002E7AB7" w:rsidRDefault="00D7338F" w:rsidP="00087520">
      <w:r>
        <w:t>My hope and my prayer</w:t>
      </w:r>
      <w:r w:rsidR="000548AE">
        <w:t>…</w:t>
      </w:r>
      <w:r>
        <w:t xml:space="preserve"> </w:t>
      </w:r>
      <w:proofErr w:type="gramStart"/>
      <w:r>
        <w:t>is</w:t>
      </w:r>
      <w:proofErr w:type="gramEnd"/>
      <w:r>
        <w:t xml:space="preserve"> that we all recognize the importance of why our Father in heaven created these Feast Days and appointments for us to keep in remembrance in the first place. These Feast Days and</w:t>
      </w:r>
      <w:r w:rsidR="00FF2C24">
        <w:t xml:space="preserve"> these</w:t>
      </w:r>
      <w:r>
        <w:t xml:space="preserve"> </w:t>
      </w:r>
      <w:r>
        <w:lastRenderedPageBreak/>
        <w:t>Appointments help us to remember that man does not live by bread alone… but by every word… every word… that proceeds from the mouth of God</w:t>
      </w:r>
      <w:r w:rsidR="00FF2C24">
        <w:t xml:space="preserve"> and that his calling and gifts are</w:t>
      </w:r>
      <w:r w:rsidR="00BD5F28">
        <w:t xml:space="preserve"> indeed</w:t>
      </w:r>
      <w:r w:rsidR="00FF2C24">
        <w:t xml:space="preserve"> irrevocable</w:t>
      </w:r>
      <w:r w:rsidR="00BD5F28">
        <w:t xml:space="preserve"> just as Paul tells us in the 11</w:t>
      </w:r>
      <w:r w:rsidR="00BD5F28" w:rsidRPr="00BD5F28">
        <w:rPr>
          <w:vertAlign w:val="superscript"/>
        </w:rPr>
        <w:t>th</w:t>
      </w:r>
      <w:r w:rsidR="00BD5F28">
        <w:t xml:space="preserve"> chapter of the book of Romans</w:t>
      </w:r>
      <w:r w:rsidR="00FF2C24">
        <w:t>. And thank God that they are</w:t>
      </w:r>
      <w:r w:rsidR="00BD5F28">
        <w:t xml:space="preserve"> irrevocable</w:t>
      </w:r>
      <w:r w:rsidR="00FF2C24">
        <w:t>.</w:t>
      </w:r>
    </w:p>
    <w:p w14:paraId="33EFBEB5" w14:textId="77777777" w:rsidR="00FF2C24" w:rsidRDefault="00FF2C24" w:rsidP="00087520"/>
    <w:p w14:paraId="70075D0D" w14:textId="3B421A7E" w:rsidR="00FF2C24" w:rsidRDefault="00FF2C24" w:rsidP="00087520">
      <w:r>
        <w:t xml:space="preserve">Next </w:t>
      </w:r>
      <w:r w:rsidR="000548AE">
        <w:t>7</w:t>
      </w:r>
      <w:r w:rsidR="000548AE" w:rsidRPr="000548AE">
        <w:rPr>
          <w:vertAlign w:val="superscript"/>
        </w:rPr>
        <w:t>th</w:t>
      </w:r>
      <w:r w:rsidR="000548AE">
        <w:t xml:space="preserve"> Day Sabbath on </w:t>
      </w:r>
      <w:r>
        <w:t>Saturday</w:t>
      </w:r>
      <w:r w:rsidR="000548AE">
        <w:t xml:space="preserve"> at 10:30 am</w:t>
      </w:r>
      <w:r>
        <w:t xml:space="preserve"> we’ll </w:t>
      </w:r>
      <w:r w:rsidR="00BD5F28">
        <w:t>finish up our day of Atonement</w:t>
      </w:r>
      <w:r>
        <w:t xml:space="preserve"> </w:t>
      </w:r>
      <w:r w:rsidR="00BD5F28">
        <w:t xml:space="preserve">study </w:t>
      </w:r>
      <w:r>
        <w:t xml:space="preserve">and we’ll move on </w:t>
      </w:r>
      <w:r w:rsidR="00BD5F28">
        <w:t>to the Feast of</w:t>
      </w:r>
      <w:r>
        <w:t xml:space="preserve"> Sukkot also known as the Feast of Tabernacles which </w:t>
      </w:r>
      <w:r w:rsidR="000548AE">
        <w:t xml:space="preserve">I promise you… </w:t>
      </w:r>
      <w:r>
        <w:t xml:space="preserve">is much more uplifting than the day of Atonement. </w:t>
      </w:r>
    </w:p>
    <w:p w14:paraId="5FBDD5AF" w14:textId="77777777" w:rsidR="00FF2C24" w:rsidRDefault="00FF2C24" w:rsidP="00087520"/>
    <w:p w14:paraId="04693152" w14:textId="4764E068" w:rsidR="00FF2C24" w:rsidRPr="000548AE" w:rsidRDefault="00FF2C24" w:rsidP="00087520">
      <w:pPr>
        <w:pBdr>
          <w:bottom w:val="single" w:sz="12" w:space="1" w:color="auto"/>
        </w:pBdr>
        <w:rPr>
          <w:b/>
          <w:bCs/>
        </w:rPr>
      </w:pPr>
      <w:r w:rsidRPr="000548AE">
        <w:rPr>
          <w:b/>
          <w:bCs/>
        </w:rPr>
        <w:t>CLOSE</w:t>
      </w:r>
    </w:p>
    <w:p w14:paraId="63AA1B4C" w14:textId="77777777" w:rsidR="00FF2C24" w:rsidRDefault="00FF2C24" w:rsidP="00087520"/>
    <w:p w14:paraId="41A30956" w14:textId="015DD32A" w:rsidR="00FF2C24" w:rsidRPr="00FF2C24" w:rsidRDefault="00FF2C24" w:rsidP="00FF2C24">
      <w:pPr>
        <w:jc w:val="center"/>
        <w:outlineLvl w:val="0"/>
        <w:rPr>
          <w:b/>
          <w:bCs/>
          <w:sz w:val="40"/>
          <w:szCs w:val="40"/>
        </w:rPr>
      </w:pPr>
      <w:bookmarkStart w:id="1" w:name="_Hlk165048485"/>
      <w:bookmarkStart w:id="2" w:name="_Hlk172894015"/>
      <w:r w:rsidRPr="00FF2C24">
        <w:rPr>
          <w:b/>
          <w:bCs/>
          <w:sz w:val="40"/>
          <w:szCs w:val="40"/>
        </w:rPr>
        <w:t>Fall Feast Days 2024 The Day of Atonement</w:t>
      </w:r>
    </w:p>
    <w:p w14:paraId="61F07D20" w14:textId="77777777" w:rsidR="00FF2C24" w:rsidRDefault="00FF2C24" w:rsidP="00FF2C24">
      <w:pPr>
        <w:rPr>
          <w:b/>
          <w:bCs/>
          <w:sz w:val="40"/>
          <w:szCs w:val="40"/>
        </w:rPr>
      </w:pPr>
    </w:p>
    <w:p w14:paraId="61FD20E5" w14:textId="6C0BEA3D" w:rsidR="00FF2C24" w:rsidRDefault="00FF2C24" w:rsidP="00FF2C24">
      <w:r>
        <w:t>What is the Day of Atonement intended to be used for? Who is the prophet likened unto Moses? Will there be a second Moses in the future? What will the atonement of the world bring? What will Yeshua (Jesus in the Greek) do when he returns to the earth? What is the “rod of iron” that Yeshua will rule the nations of the world with? What will all of the nations of the earth who survive after coming against Jerusalem be commanded to do?</w:t>
      </w:r>
    </w:p>
    <w:p w14:paraId="46E3DD17" w14:textId="77777777" w:rsidR="00FF2C24" w:rsidRDefault="00FF2C24" w:rsidP="00FF2C24"/>
    <w:p w14:paraId="2EA58469" w14:textId="4C952384" w:rsidR="00FF2C24" w:rsidRDefault="00FF2C24" w:rsidP="00FF2C24">
      <w:r>
        <w:t xml:space="preserve">Get the answers to these biblical questions and more </w:t>
      </w:r>
      <w:r w:rsidR="00C95152">
        <w:t>on Wednesday evenings</w:t>
      </w:r>
      <w:r>
        <w:t xml:space="preserve"> at </w:t>
      </w:r>
      <w:r w:rsidR="00C95152">
        <w:t>9 pm</w:t>
      </w:r>
      <w:r>
        <w:t xml:space="preserve"> Eastern Standard Time</w:t>
      </w:r>
      <w:r w:rsidR="00C95152">
        <w:t>.</w:t>
      </w:r>
    </w:p>
    <w:bookmarkEnd w:id="1"/>
    <w:p w14:paraId="1ED58DCF" w14:textId="77777777" w:rsidR="00FF2C24" w:rsidRDefault="00FF2C24" w:rsidP="00FF2C24">
      <w:pPr>
        <w:pStyle w:val="Standard"/>
      </w:pPr>
    </w:p>
    <w:p w14:paraId="3A621E12" w14:textId="32F6620A" w:rsidR="00C95152" w:rsidRDefault="00C95152" w:rsidP="00FF2C24">
      <w:pPr>
        <w:pStyle w:val="Standard"/>
      </w:pPr>
      <w:hyperlink r:id="rId29" w:history="1">
        <w:r w:rsidRPr="00330CE3">
          <w:rPr>
            <w:rStyle w:val="Hyperlink"/>
          </w:rPr>
          <w:t>https://www.youtube.com/watch?v=ifBKlwlPwIQ</w:t>
        </w:r>
      </w:hyperlink>
    </w:p>
    <w:p w14:paraId="26409E12" w14:textId="4ADA99D8" w:rsidR="00C95152" w:rsidRDefault="00C95152" w:rsidP="00FF2C24">
      <w:pPr>
        <w:pStyle w:val="Standard"/>
      </w:pPr>
      <w:r>
        <w:t>Or:</w:t>
      </w:r>
    </w:p>
    <w:p w14:paraId="01ADF3A1" w14:textId="12AF1180" w:rsidR="00FF2C24" w:rsidRDefault="00C95152" w:rsidP="00FF2C24">
      <w:pPr>
        <w:pStyle w:val="Standard"/>
      </w:pPr>
      <w:hyperlink r:id="rId30" w:history="1">
        <w:r w:rsidRPr="00330CE3">
          <w:rPr>
            <w:rStyle w:val="Hyperlink"/>
          </w:rPr>
          <w:t>https://www.facebook.com/HolyImpactMinistries/</w:t>
        </w:r>
      </w:hyperlink>
    </w:p>
    <w:p w14:paraId="09680829" w14:textId="77777777" w:rsidR="00FF2C24" w:rsidRDefault="00FF2C24" w:rsidP="00FF2C24">
      <w:pPr>
        <w:pStyle w:val="Standard"/>
      </w:pPr>
      <w:r>
        <w:t>Or:</w:t>
      </w:r>
    </w:p>
    <w:p w14:paraId="770DC7DD" w14:textId="77777777" w:rsidR="00FF2C24" w:rsidRDefault="00000000" w:rsidP="00FF2C24">
      <w:pPr>
        <w:pStyle w:val="Standard"/>
      </w:pPr>
      <w:hyperlink r:id="rId31" w:history="1">
        <w:r w:rsidR="00FF2C24">
          <w:rPr>
            <w:rStyle w:val="Hyperlink"/>
          </w:rPr>
          <w:t>https://odysee.com/@HolyImpactMinistries:6</w:t>
        </w:r>
      </w:hyperlink>
    </w:p>
    <w:p w14:paraId="66B9583E" w14:textId="77777777" w:rsidR="00FF2C24" w:rsidRDefault="00FF2C24" w:rsidP="00FF2C24">
      <w:pPr>
        <w:pStyle w:val="Standard"/>
      </w:pPr>
      <w:r>
        <w:t>Or:</w:t>
      </w:r>
    </w:p>
    <w:p w14:paraId="6F7B33E3" w14:textId="77777777" w:rsidR="00FF2C24" w:rsidRDefault="00000000" w:rsidP="00FF2C24">
      <w:pPr>
        <w:pStyle w:val="Standard"/>
      </w:pPr>
      <w:hyperlink r:id="rId32" w:history="1">
        <w:r w:rsidR="00FF2C24">
          <w:rPr>
            <w:rStyle w:val="Hyperlink"/>
          </w:rPr>
          <w:t>http://holyimpactministries.com/7th-day-sabbath/</w:t>
        </w:r>
      </w:hyperlink>
    </w:p>
    <w:p w14:paraId="648284D9" w14:textId="77777777" w:rsidR="00FF2C24" w:rsidRDefault="00FF2C24" w:rsidP="00FF2C24">
      <w:pPr>
        <w:pStyle w:val="Standard"/>
      </w:pPr>
      <w:r>
        <w:t>Or:</w:t>
      </w:r>
    </w:p>
    <w:p w14:paraId="7E2F5C8F" w14:textId="77777777" w:rsidR="00FF2C24" w:rsidRDefault="00000000" w:rsidP="00FF2C24">
      <w:pPr>
        <w:pStyle w:val="Standard"/>
      </w:pPr>
      <w:hyperlink r:id="rId33" w:history="1">
        <w:r w:rsidR="00FF2C24">
          <w:rPr>
            <w:rStyle w:val="Hyperlink"/>
          </w:rPr>
          <w:t>https://rumble.com/user/HolyImpactMinistries</w:t>
        </w:r>
      </w:hyperlink>
    </w:p>
    <w:p w14:paraId="79FED115" w14:textId="77777777" w:rsidR="00FF2C24" w:rsidRDefault="00FF2C24" w:rsidP="00FF2C24">
      <w:pPr>
        <w:pStyle w:val="Standard"/>
      </w:pPr>
    </w:p>
    <w:p w14:paraId="3FA80BA3" w14:textId="77777777" w:rsidR="00FF2C24" w:rsidRDefault="00FF2C24" w:rsidP="00FF2C24">
      <w:pPr>
        <w:widowControl/>
        <w:suppressAutoHyphens w:val="0"/>
        <w:textAlignment w:val="auto"/>
        <w:rPr>
          <w:rFonts w:eastAsia="Times New Roman" w:cs="Times New Roman"/>
          <w:b/>
          <w:bCs/>
          <w:kern w:val="0"/>
        </w:rPr>
      </w:pPr>
      <w:bookmarkStart w:id="3" w:name="_Hlk132101969"/>
      <w:r>
        <w:rPr>
          <w:rFonts w:eastAsia="Times New Roman" w:cs="Times New Roman"/>
          <w:b/>
          <w:bCs/>
          <w:kern w:val="0"/>
        </w:rPr>
        <w:t>A Holy Impact Ministries Production</w:t>
      </w:r>
    </w:p>
    <w:p w14:paraId="2CD3538B" w14:textId="77777777" w:rsidR="00FF2C24" w:rsidRDefault="00000000" w:rsidP="00FF2C24">
      <w:pPr>
        <w:widowControl/>
        <w:suppressAutoHyphens w:val="0"/>
        <w:textAlignment w:val="auto"/>
      </w:pPr>
      <w:hyperlink r:id="rId34" w:history="1">
        <w:r w:rsidR="00FF2C24">
          <w:rPr>
            <w:rFonts w:eastAsia="Times New Roman" w:cs="Times New Roman"/>
            <w:b/>
            <w:bCs/>
            <w:color w:val="0563C1"/>
            <w:kern w:val="0"/>
            <w:u w:val="single"/>
          </w:rPr>
          <w:t>https://HolyImpactMinistries.com</w:t>
        </w:r>
      </w:hyperlink>
    </w:p>
    <w:p w14:paraId="4238C17B" w14:textId="77777777" w:rsidR="00FF2C24" w:rsidRDefault="00FF2C24" w:rsidP="00FF2C24">
      <w:pPr>
        <w:widowControl/>
        <w:suppressAutoHyphens w:val="0"/>
        <w:textAlignment w:val="auto"/>
        <w:rPr>
          <w:rFonts w:eastAsia="Times New Roman" w:cs="Times New Roman"/>
          <w:b/>
          <w:bCs/>
          <w:kern w:val="0"/>
        </w:rPr>
      </w:pPr>
    </w:p>
    <w:p w14:paraId="16635830" w14:textId="77777777" w:rsidR="00FF2C24" w:rsidRDefault="00FF2C24" w:rsidP="00FF2C24">
      <w:pPr>
        <w:widowControl/>
        <w:suppressAutoHyphens w:val="0"/>
        <w:textAlignment w:val="auto"/>
      </w:pPr>
      <w:r>
        <w:rPr>
          <w:rFonts w:eastAsia="Times New Roman" w:cs="Times New Roman"/>
          <w:b/>
          <w:bCs/>
          <w:kern w:val="0"/>
        </w:rPr>
        <w:t>TITHES AND OFFERINGS:</w:t>
      </w:r>
    </w:p>
    <w:p w14:paraId="7C3AEE5E" w14:textId="77777777" w:rsidR="00FF2C24" w:rsidRDefault="00FF2C24" w:rsidP="00FF2C24">
      <w:pPr>
        <w:widowControl/>
        <w:suppressAutoHyphens w:val="0"/>
        <w:textAlignment w:val="auto"/>
      </w:pPr>
      <w:r>
        <w:rPr>
          <w:rFonts w:eastAsia="Times New Roman" w:cs="Times New Roman"/>
          <w:kern w:val="0"/>
        </w:rPr>
        <w:t xml:space="preserve">Stripe: </w:t>
      </w:r>
      <w:bookmarkStart w:id="4" w:name="_Hlk132101837"/>
      <w:r>
        <w:fldChar w:fldCharType="begin"/>
      </w:r>
      <w:r>
        <w:instrText xml:space="preserve"> HYPERLINK  "https://donate.stripe.com/cN2eVb4PP4wX1rOfZ0" </w:instrText>
      </w:r>
      <w:r>
        <w:fldChar w:fldCharType="separate"/>
      </w:r>
      <w:r>
        <w:rPr>
          <w:rFonts w:eastAsia="Times New Roman" w:cs="Times New Roman"/>
          <w:color w:val="0563C1"/>
          <w:kern w:val="0"/>
          <w:u w:val="single"/>
        </w:rPr>
        <w:t>https://donate.stripe.com/cN2eVb4PP</w:t>
      </w:r>
      <w:bookmarkStart w:id="5" w:name="_Hlt132101809"/>
      <w:bookmarkStart w:id="6" w:name="_Hlt132101808"/>
      <w:r>
        <w:rPr>
          <w:rFonts w:eastAsia="Times New Roman" w:cs="Times New Roman"/>
          <w:color w:val="0563C1"/>
          <w:kern w:val="0"/>
          <w:u w:val="single"/>
        </w:rPr>
        <w:t>4</w:t>
      </w:r>
      <w:bookmarkEnd w:id="5"/>
      <w:bookmarkEnd w:id="6"/>
      <w:r>
        <w:rPr>
          <w:rFonts w:eastAsia="Times New Roman" w:cs="Times New Roman"/>
          <w:color w:val="0563C1"/>
          <w:kern w:val="0"/>
          <w:u w:val="single"/>
        </w:rPr>
        <w:t>wX1rOfZ0</w:t>
      </w:r>
      <w:r>
        <w:rPr>
          <w:rFonts w:eastAsia="Times New Roman" w:cs="Times New Roman"/>
          <w:color w:val="0563C1"/>
          <w:kern w:val="0"/>
          <w:u w:val="single"/>
        </w:rPr>
        <w:fldChar w:fldCharType="end"/>
      </w:r>
      <w:bookmarkEnd w:id="4"/>
    </w:p>
    <w:p w14:paraId="7BD7908B" w14:textId="77777777" w:rsidR="00FF2C24" w:rsidRDefault="00FF2C24" w:rsidP="00FF2C24">
      <w:pPr>
        <w:widowControl/>
        <w:suppressAutoHyphens w:val="0"/>
        <w:textAlignment w:val="auto"/>
        <w:rPr>
          <w:rFonts w:eastAsia="Times New Roman" w:cs="Times New Roman"/>
          <w:kern w:val="0"/>
        </w:rPr>
      </w:pPr>
    </w:p>
    <w:p w14:paraId="17D12334" w14:textId="77777777" w:rsidR="00FF2C24" w:rsidRDefault="00FF2C24" w:rsidP="00FF2C24">
      <w:pPr>
        <w:widowControl/>
        <w:suppressAutoHyphens w:val="0"/>
        <w:textAlignment w:val="auto"/>
      </w:pPr>
      <w:proofErr w:type="spellStart"/>
      <w:r>
        <w:rPr>
          <w:rFonts w:eastAsia="Times New Roman" w:cs="Times New Roman"/>
          <w:kern w:val="0"/>
        </w:rPr>
        <w:t>Paypal</w:t>
      </w:r>
      <w:proofErr w:type="spellEnd"/>
      <w:r>
        <w:rPr>
          <w:rFonts w:eastAsia="Times New Roman" w:cs="Times New Roman"/>
          <w:kern w:val="0"/>
        </w:rPr>
        <w:t xml:space="preserve">: </w:t>
      </w:r>
      <w:hyperlink r:id="rId35" w:history="1">
        <w:r>
          <w:rPr>
            <w:rFonts w:eastAsia="Times New Roman" w:cs="Times New Roman"/>
            <w:color w:val="0563C1"/>
            <w:kern w:val="0"/>
            <w:u w:val="single"/>
          </w:rPr>
          <w:t>https://www.paypal.com/biz/fund?id=PUDGHV7W</w:t>
        </w:r>
        <w:bookmarkStart w:id="7" w:name="_Hlt132101848"/>
        <w:bookmarkStart w:id="8" w:name="_Hlt132101847"/>
        <w:r>
          <w:rPr>
            <w:rFonts w:eastAsia="Times New Roman" w:cs="Times New Roman"/>
            <w:color w:val="0563C1"/>
            <w:kern w:val="0"/>
            <w:u w:val="single"/>
          </w:rPr>
          <w:t>L</w:t>
        </w:r>
        <w:bookmarkEnd w:id="7"/>
        <w:bookmarkEnd w:id="8"/>
        <w:r>
          <w:rPr>
            <w:rFonts w:eastAsia="Times New Roman" w:cs="Times New Roman"/>
            <w:color w:val="0563C1"/>
            <w:kern w:val="0"/>
            <w:u w:val="single"/>
          </w:rPr>
          <w:t>6E6E  </w:t>
        </w:r>
      </w:hyperlink>
    </w:p>
    <w:p w14:paraId="4D403B5C" w14:textId="77777777" w:rsidR="00FF2C24" w:rsidRDefault="00FF2C24" w:rsidP="00FF2C24">
      <w:pPr>
        <w:widowControl/>
        <w:suppressAutoHyphens w:val="0"/>
        <w:textAlignment w:val="auto"/>
        <w:rPr>
          <w:rFonts w:eastAsia="Times New Roman" w:cs="Times New Roman"/>
          <w:kern w:val="0"/>
        </w:rPr>
      </w:pPr>
    </w:p>
    <w:p w14:paraId="34321E7A" w14:textId="77777777" w:rsidR="00FF2C24" w:rsidRDefault="00FF2C24" w:rsidP="00FF2C24">
      <w:pPr>
        <w:widowControl/>
        <w:suppressAutoHyphens w:val="0"/>
        <w:textAlignment w:val="auto"/>
      </w:pPr>
      <w:r>
        <w:rPr>
          <w:rFonts w:eastAsia="Times New Roman" w:cs="Times New Roman"/>
          <w:kern w:val="0"/>
        </w:rPr>
        <w:t xml:space="preserve">Our Patreon Page: </w:t>
      </w:r>
      <w:hyperlink r:id="rId36" w:history="1">
        <w:r>
          <w:rPr>
            <w:rFonts w:eastAsia="Times New Roman" w:cs="Times New Roman"/>
            <w:color w:val="0563C1"/>
            <w:kern w:val="0"/>
            <w:u w:val="single"/>
          </w:rPr>
          <w:t>https://www.patreon.com/HolyImpactMini</w:t>
        </w:r>
        <w:bookmarkStart w:id="9" w:name="_Hlt132101898"/>
        <w:bookmarkStart w:id="10" w:name="_Hlt132101897"/>
        <w:r>
          <w:rPr>
            <w:rFonts w:eastAsia="Times New Roman" w:cs="Times New Roman"/>
            <w:color w:val="0563C1"/>
            <w:kern w:val="0"/>
            <w:u w:val="single"/>
          </w:rPr>
          <w:t>s</w:t>
        </w:r>
        <w:bookmarkEnd w:id="9"/>
        <w:bookmarkEnd w:id="10"/>
        <w:r>
          <w:rPr>
            <w:rFonts w:eastAsia="Times New Roman" w:cs="Times New Roman"/>
            <w:color w:val="0563C1"/>
            <w:kern w:val="0"/>
            <w:u w:val="single"/>
          </w:rPr>
          <w:t>tries</w:t>
        </w:r>
      </w:hyperlink>
    </w:p>
    <w:p w14:paraId="01C7F0F0" w14:textId="77777777" w:rsidR="00FF2C24" w:rsidRDefault="00FF2C24" w:rsidP="00FF2C24">
      <w:pPr>
        <w:widowControl/>
        <w:suppressAutoHyphens w:val="0"/>
        <w:textAlignment w:val="auto"/>
        <w:rPr>
          <w:rFonts w:eastAsia="Times New Roman" w:cs="Times New Roman"/>
          <w:kern w:val="0"/>
        </w:rPr>
      </w:pPr>
    </w:p>
    <w:p w14:paraId="6E72C6A8" w14:textId="77777777" w:rsidR="00FF2C24" w:rsidRDefault="00FF2C24" w:rsidP="00FF2C24">
      <w:pPr>
        <w:widowControl/>
        <w:suppressAutoHyphens w:val="0"/>
        <w:textAlignment w:val="auto"/>
        <w:rPr>
          <w:rFonts w:eastAsia="Times New Roman" w:cs="Times New Roman"/>
          <w:kern w:val="0"/>
        </w:rPr>
      </w:pPr>
      <w:r>
        <w:rPr>
          <w:rFonts w:eastAsia="Times New Roman" w:cs="Times New Roman"/>
          <w:kern w:val="0"/>
        </w:rPr>
        <w:t>Or you can send to: Holy Impact Ministries P.O. Box 233 Carrollton Ohio 44615</w:t>
      </w:r>
      <w:bookmarkEnd w:id="3"/>
    </w:p>
    <w:p w14:paraId="443BFFF6" w14:textId="77777777" w:rsidR="00FF2C24" w:rsidRDefault="00FF2C24" w:rsidP="00FF2C24">
      <w:pPr>
        <w:pStyle w:val="Standard"/>
      </w:pPr>
    </w:p>
    <w:p w14:paraId="4CD7648C" w14:textId="77777777" w:rsidR="00FF2C24" w:rsidRDefault="00FF2C24" w:rsidP="00FF2C24">
      <w:pPr>
        <w:pStyle w:val="Standard"/>
      </w:pPr>
      <w:r>
        <w:t>Email:</w:t>
      </w:r>
    </w:p>
    <w:p w14:paraId="7E392313" w14:textId="77777777" w:rsidR="00FF2C24" w:rsidRDefault="00000000" w:rsidP="00FF2C24">
      <w:pPr>
        <w:pStyle w:val="Standard"/>
      </w:pPr>
      <w:hyperlink r:id="rId37" w:history="1">
        <w:r w:rsidR="00FF2C24">
          <w:rPr>
            <w:rStyle w:val="Hyperlink"/>
          </w:rPr>
          <w:t>pastorv@him.church</w:t>
        </w:r>
      </w:hyperlink>
    </w:p>
    <w:p w14:paraId="71039665" w14:textId="77777777" w:rsidR="00FF2C24" w:rsidRDefault="00FF2C24" w:rsidP="00FF2C24">
      <w:pPr>
        <w:pStyle w:val="Standard"/>
      </w:pPr>
    </w:p>
    <w:p w14:paraId="31ADA2B1" w14:textId="77777777" w:rsidR="00FF2C24" w:rsidRDefault="00FF2C24" w:rsidP="00FF2C24">
      <w:pPr>
        <w:pStyle w:val="Standard"/>
      </w:pPr>
      <w:r>
        <w:t>Our Patriot Supply Link:</w:t>
      </w:r>
    </w:p>
    <w:p w14:paraId="6D473FD5" w14:textId="77777777" w:rsidR="00FF2C24" w:rsidRDefault="00000000" w:rsidP="00FF2C24">
      <w:pPr>
        <w:pStyle w:val="Standard"/>
      </w:pPr>
      <w:hyperlink r:id="rId38" w:history="1">
        <w:r w:rsidR="00FF2C24">
          <w:rPr>
            <w:rStyle w:val="Hyperlink"/>
          </w:rPr>
          <w:t>https://mypatriotsupply.com/?rfsn=4701850.0178d9</w:t>
        </w:r>
      </w:hyperlink>
    </w:p>
    <w:bookmarkEnd w:id="2"/>
    <w:p w14:paraId="0C74B008" w14:textId="77777777" w:rsidR="00FF2C24" w:rsidRDefault="00FF2C24" w:rsidP="00087520"/>
    <w:p w14:paraId="25012E6B" w14:textId="77777777" w:rsidR="002E7AB7" w:rsidRDefault="002E7AB7" w:rsidP="00087520"/>
    <w:p w14:paraId="2E45C4EF" w14:textId="2DC38FD5" w:rsidR="002E7AB7" w:rsidRDefault="00F634D6" w:rsidP="00087520">
      <w:r>
        <w:t xml:space="preserve">TAGS: atonement, feast days, God, Commandments, lawful, lawless, Yeshua, fulfill, fulfillment, Torah, Christian, Pastor, Scott, Velain, Holy Impact Ministries, series, teachings, studies, information, learning, Bible, God, Yehovah, bulls, goats, </w:t>
      </w:r>
    </w:p>
    <w:p w14:paraId="6B459932" w14:textId="77777777" w:rsidR="00C95152" w:rsidRDefault="00C95152" w:rsidP="00087520"/>
    <w:p w14:paraId="3E8772B9" w14:textId="63A2BAAA" w:rsidR="00C95152" w:rsidRDefault="00C95152" w:rsidP="00087520">
      <w:r>
        <w:t>Part 3</w:t>
      </w:r>
      <w:r>
        <w:br/>
        <w:t>Fall Feasts 2024 Study</w:t>
      </w:r>
    </w:p>
    <w:p w14:paraId="509F8067" w14:textId="23767B44" w:rsidR="00C95152" w:rsidRPr="00087520" w:rsidRDefault="00C95152" w:rsidP="00087520">
      <w:r>
        <w:t>The Day of Atonement</w:t>
      </w:r>
    </w:p>
    <w:sectPr w:rsidR="00C95152" w:rsidRPr="00087520" w:rsidSect="00DC7626">
      <w:footerReference w:type="default" r:id="rId39"/>
      <w:pgSz w:w="12240" w:h="15840"/>
      <w:pgMar w:top="1440" w:right="1440" w:bottom="1440" w:left="1440" w:header="720" w:footer="720" w:gutter="0"/>
      <w:cols w:space="720"/>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411A96" w14:textId="77777777" w:rsidR="001E76F2" w:rsidRDefault="001E76F2" w:rsidP="00720F48">
      <w:r>
        <w:separator/>
      </w:r>
    </w:p>
  </w:endnote>
  <w:endnote w:type="continuationSeparator" w:id="0">
    <w:p w14:paraId="35DF68C9" w14:textId="77777777" w:rsidR="001E76F2" w:rsidRDefault="001E76F2" w:rsidP="00720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A97AA9" w14:textId="77777777" w:rsidR="00E84FB5" w:rsidRDefault="00E84FB5">
    <w:pPr>
      <w:pStyle w:val="Footer"/>
      <w:jc w:val="right"/>
    </w:pPr>
    <w:r>
      <w:fldChar w:fldCharType="begin"/>
    </w:r>
    <w:r>
      <w:instrText xml:space="preserve"> PAGE </w:instrText>
    </w:r>
    <w:r>
      <w:fldChar w:fldCharType="separate"/>
    </w:r>
    <w:r w:rsidR="00543D9F">
      <w:rPr>
        <w:noProof/>
      </w:rPr>
      <w:t>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E83A20" w14:textId="77777777" w:rsidR="001E76F2" w:rsidRDefault="001E76F2" w:rsidP="00720F48">
      <w:r>
        <w:separator/>
      </w:r>
    </w:p>
  </w:footnote>
  <w:footnote w:type="continuationSeparator" w:id="0">
    <w:p w14:paraId="18B66DA8" w14:textId="77777777" w:rsidR="001E76F2" w:rsidRDefault="001E76F2" w:rsidP="00720F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CF80BFD"/>
    <w:multiLevelType w:val="multilevel"/>
    <w:tmpl w:val="18C25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0D97B67"/>
    <w:multiLevelType w:val="multilevel"/>
    <w:tmpl w:val="CE1C8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92193495">
    <w:abstractNumId w:val="1"/>
    <w:lvlOverride w:ilvl="0">
      <w:lvl w:ilvl="0">
        <w:numFmt w:val="bullet"/>
        <w:lvlText w:val="o"/>
        <w:lvlJc w:val="left"/>
        <w:pPr>
          <w:tabs>
            <w:tab w:val="num" w:pos="720"/>
          </w:tabs>
          <w:ind w:left="720" w:hanging="360"/>
        </w:pPr>
        <w:rPr>
          <w:rFonts w:ascii="Courier New" w:hAnsi="Courier New" w:hint="default"/>
          <w:sz w:val="20"/>
        </w:rPr>
      </w:lvl>
    </w:lvlOverride>
  </w:num>
  <w:num w:numId="2" w16cid:durableId="517499913">
    <w:abstractNumId w:val="0"/>
    <w:lvlOverride w:ilvl="0">
      <w:lvl w:ilvl="0">
        <w:numFmt w:val="bullet"/>
        <w:lvlText w:val="o"/>
        <w:lvlJc w:val="left"/>
        <w:pPr>
          <w:tabs>
            <w:tab w:val="num" w:pos="720"/>
          </w:tabs>
          <w:ind w:left="720" w:hanging="360"/>
        </w:pPr>
        <w:rPr>
          <w:rFonts w:ascii="Courier New" w:hAnsi="Courier New"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defaultTabStop w:val="709"/>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DMyNjAzNDMwNLYwM7RU0lEKTi0uzszPAykwqgUAYmunaywAAAA="/>
    <w:docVar w:name="dgnword-docGUID" w:val="{08C124B4-8497-4E75-8F59-78C92FDB9F7A}"/>
    <w:docVar w:name="dgnword-eventsink" w:val="2719439996224"/>
  </w:docVars>
  <w:rsids>
    <w:rsidRoot w:val="00C62C74"/>
    <w:rsid w:val="000356D4"/>
    <w:rsid w:val="0003637A"/>
    <w:rsid w:val="000548AE"/>
    <w:rsid w:val="00070CDE"/>
    <w:rsid w:val="000874AB"/>
    <w:rsid w:val="00087520"/>
    <w:rsid w:val="00091594"/>
    <w:rsid w:val="00095654"/>
    <w:rsid w:val="000A14A2"/>
    <w:rsid w:val="000C04E8"/>
    <w:rsid w:val="000D16A7"/>
    <w:rsid w:val="000D3272"/>
    <w:rsid w:val="000D5338"/>
    <w:rsid w:val="000E4E83"/>
    <w:rsid w:val="000E6727"/>
    <w:rsid w:val="000E74A1"/>
    <w:rsid w:val="000F453C"/>
    <w:rsid w:val="000F6A86"/>
    <w:rsid w:val="00127323"/>
    <w:rsid w:val="00133C2F"/>
    <w:rsid w:val="00145FCA"/>
    <w:rsid w:val="001461B0"/>
    <w:rsid w:val="00147B7B"/>
    <w:rsid w:val="00163C12"/>
    <w:rsid w:val="00165199"/>
    <w:rsid w:val="00167CD6"/>
    <w:rsid w:val="00175E43"/>
    <w:rsid w:val="00177A58"/>
    <w:rsid w:val="00181AC5"/>
    <w:rsid w:val="00186DCE"/>
    <w:rsid w:val="001A16FD"/>
    <w:rsid w:val="001A5065"/>
    <w:rsid w:val="001B4142"/>
    <w:rsid w:val="001B42DE"/>
    <w:rsid w:val="001B69FF"/>
    <w:rsid w:val="001B7FE7"/>
    <w:rsid w:val="001D7AE5"/>
    <w:rsid w:val="001E41DF"/>
    <w:rsid w:val="001E577E"/>
    <w:rsid w:val="001E76F2"/>
    <w:rsid w:val="001F13DE"/>
    <w:rsid w:val="001F4649"/>
    <w:rsid w:val="00203D37"/>
    <w:rsid w:val="00227488"/>
    <w:rsid w:val="00242451"/>
    <w:rsid w:val="00245ADC"/>
    <w:rsid w:val="00246FED"/>
    <w:rsid w:val="00257D3E"/>
    <w:rsid w:val="00260F08"/>
    <w:rsid w:val="00263A4B"/>
    <w:rsid w:val="00266880"/>
    <w:rsid w:val="00267623"/>
    <w:rsid w:val="00273945"/>
    <w:rsid w:val="002825E2"/>
    <w:rsid w:val="0028449E"/>
    <w:rsid w:val="002856BE"/>
    <w:rsid w:val="002C27F9"/>
    <w:rsid w:val="002E7AB7"/>
    <w:rsid w:val="002F14D8"/>
    <w:rsid w:val="002F55F7"/>
    <w:rsid w:val="003013E7"/>
    <w:rsid w:val="003020FE"/>
    <w:rsid w:val="00306E78"/>
    <w:rsid w:val="003137AC"/>
    <w:rsid w:val="0031430F"/>
    <w:rsid w:val="00323C53"/>
    <w:rsid w:val="0033170F"/>
    <w:rsid w:val="00333BEA"/>
    <w:rsid w:val="00335DC2"/>
    <w:rsid w:val="00344ED8"/>
    <w:rsid w:val="00370F82"/>
    <w:rsid w:val="00374B36"/>
    <w:rsid w:val="003774A2"/>
    <w:rsid w:val="0038062F"/>
    <w:rsid w:val="00383676"/>
    <w:rsid w:val="003A3D86"/>
    <w:rsid w:val="003A495A"/>
    <w:rsid w:val="003B1DED"/>
    <w:rsid w:val="003B793C"/>
    <w:rsid w:val="003D188D"/>
    <w:rsid w:val="003D2ED0"/>
    <w:rsid w:val="003D4B66"/>
    <w:rsid w:val="003F4107"/>
    <w:rsid w:val="00421A38"/>
    <w:rsid w:val="00424277"/>
    <w:rsid w:val="00424B3A"/>
    <w:rsid w:val="00431CA4"/>
    <w:rsid w:val="004353CF"/>
    <w:rsid w:val="00437D85"/>
    <w:rsid w:val="00464C38"/>
    <w:rsid w:val="00476EC1"/>
    <w:rsid w:val="00484FF2"/>
    <w:rsid w:val="004B1CB4"/>
    <w:rsid w:val="004B42E0"/>
    <w:rsid w:val="004B7B10"/>
    <w:rsid w:val="004D7166"/>
    <w:rsid w:val="004F0F6D"/>
    <w:rsid w:val="004F57DF"/>
    <w:rsid w:val="00501AC6"/>
    <w:rsid w:val="00506D91"/>
    <w:rsid w:val="005160D5"/>
    <w:rsid w:val="00522692"/>
    <w:rsid w:val="00522E98"/>
    <w:rsid w:val="005239E3"/>
    <w:rsid w:val="00533C0D"/>
    <w:rsid w:val="0053446F"/>
    <w:rsid w:val="00536B24"/>
    <w:rsid w:val="00543D9F"/>
    <w:rsid w:val="00554542"/>
    <w:rsid w:val="00555AEE"/>
    <w:rsid w:val="0057485F"/>
    <w:rsid w:val="00594EE5"/>
    <w:rsid w:val="005967FF"/>
    <w:rsid w:val="005A4A53"/>
    <w:rsid w:val="005B2219"/>
    <w:rsid w:val="005B5526"/>
    <w:rsid w:val="005B5D82"/>
    <w:rsid w:val="005C57FF"/>
    <w:rsid w:val="005D08F7"/>
    <w:rsid w:val="005E65E1"/>
    <w:rsid w:val="005F56EA"/>
    <w:rsid w:val="00602BBD"/>
    <w:rsid w:val="00613654"/>
    <w:rsid w:val="0061583F"/>
    <w:rsid w:val="00630057"/>
    <w:rsid w:val="00631AD3"/>
    <w:rsid w:val="00653637"/>
    <w:rsid w:val="00662BD6"/>
    <w:rsid w:val="006741E7"/>
    <w:rsid w:val="00692CBC"/>
    <w:rsid w:val="006936E8"/>
    <w:rsid w:val="0069497B"/>
    <w:rsid w:val="0069763F"/>
    <w:rsid w:val="006A1A79"/>
    <w:rsid w:val="006A6410"/>
    <w:rsid w:val="006C1A3B"/>
    <w:rsid w:val="006D33CF"/>
    <w:rsid w:val="006F2A12"/>
    <w:rsid w:val="006F7027"/>
    <w:rsid w:val="007208AF"/>
    <w:rsid w:val="00720F48"/>
    <w:rsid w:val="007210FB"/>
    <w:rsid w:val="00721646"/>
    <w:rsid w:val="007335A0"/>
    <w:rsid w:val="007464CF"/>
    <w:rsid w:val="00766C5B"/>
    <w:rsid w:val="00774211"/>
    <w:rsid w:val="0078073D"/>
    <w:rsid w:val="00780B1E"/>
    <w:rsid w:val="00783840"/>
    <w:rsid w:val="00786EAC"/>
    <w:rsid w:val="007940D8"/>
    <w:rsid w:val="007956D1"/>
    <w:rsid w:val="00795F62"/>
    <w:rsid w:val="0079608F"/>
    <w:rsid w:val="007A31F6"/>
    <w:rsid w:val="007A3C4B"/>
    <w:rsid w:val="007A471D"/>
    <w:rsid w:val="007B7F59"/>
    <w:rsid w:val="007D00BF"/>
    <w:rsid w:val="007D52DD"/>
    <w:rsid w:val="007F0AAA"/>
    <w:rsid w:val="007F1D79"/>
    <w:rsid w:val="00807940"/>
    <w:rsid w:val="00807B4D"/>
    <w:rsid w:val="00812506"/>
    <w:rsid w:val="00815165"/>
    <w:rsid w:val="00821E4B"/>
    <w:rsid w:val="008308C0"/>
    <w:rsid w:val="00861AD6"/>
    <w:rsid w:val="00862FFD"/>
    <w:rsid w:val="008651F2"/>
    <w:rsid w:val="00873EFF"/>
    <w:rsid w:val="008803BF"/>
    <w:rsid w:val="008847F6"/>
    <w:rsid w:val="00894850"/>
    <w:rsid w:val="008A200C"/>
    <w:rsid w:val="008A66E2"/>
    <w:rsid w:val="008B5758"/>
    <w:rsid w:val="008B57E5"/>
    <w:rsid w:val="008C3CB6"/>
    <w:rsid w:val="008C4FA9"/>
    <w:rsid w:val="008D13C0"/>
    <w:rsid w:val="008E0CCF"/>
    <w:rsid w:val="008E5388"/>
    <w:rsid w:val="008E6DB1"/>
    <w:rsid w:val="008E6E9A"/>
    <w:rsid w:val="009002F5"/>
    <w:rsid w:val="00902505"/>
    <w:rsid w:val="00910DE1"/>
    <w:rsid w:val="00926024"/>
    <w:rsid w:val="00943AC4"/>
    <w:rsid w:val="00944FA8"/>
    <w:rsid w:val="00947C68"/>
    <w:rsid w:val="00950005"/>
    <w:rsid w:val="00956E6C"/>
    <w:rsid w:val="00963D0C"/>
    <w:rsid w:val="00967957"/>
    <w:rsid w:val="00982632"/>
    <w:rsid w:val="0099093F"/>
    <w:rsid w:val="009C2822"/>
    <w:rsid w:val="009C7BA3"/>
    <w:rsid w:val="009E2B7A"/>
    <w:rsid w:val="009F2A54"/>
    <w:rsid w:val="009F4F37"/>
    <w:rsid w:val="00A204DF"/>
    <w:rsid w:val="00A3461C"/>
    <w:rsid w:val="00A40C16"/>
    <w:rsid w:val="00A41C7D"/>
    <w:rsid w:val="00A46C86"/>
    <w:rsid w:val="00A8526B"/>
    <w:rsid w:val="00A94CB2"/>
    <w:rsid w:val="00AA3ECE"/>
    <w:rsid w:val="00AB0398"/>
    <w:rsid w:val="00AB4287"/>
    <w:rsid w:val="00AB70DE"/>
    <w:rsid w:val="00AC4B35"/>
    <w:rsid w:val="00AC7746"/>
    <w:rsid w:val="00AE34CA"/>
    <w:rsid w:val="00AE3510"/>
    <w:rsid w:val="00AF2A6A"/>
    <w:rsid w:val="00B26DB2"/>
    <w:rsid w:val="00B477F1"/>
    <w:rsid w:val="00B5150B"/>
    <w:rsid w:val="00B51AEC"/>
    <w:rsid w:val="00B553B7"/>
    <w:rsid w:val="00B57B03"/>
    <w:rsid w:val="00B61B46"/>
    <w:rsid w:val="00B71F12"/>
    <w:rsid w:val="00B83DFB"/>
    <w:rsid w:val="00BB3F37"/>
    <w:rsid w:val="00BC46D8"/>
    <w:rsid w:val="00BD5F28"/>
    <w:rsid w:val="00BF3D72"/>
    <w:rsid w:val="00C13E8C"/>
    <w:rsid w:val="00C23167"/>
    <w:rsid w:val="00C244D9"/>
    <w:rsid w:val="00C25D37"/>
    <w:rsid w:val="00C458D5"/>
    <w:rsid w:val="00C62C74"/>
    <w:rsid w:val="00C62DD8"/>
    <w:rsid w:val="00C85010"/>
    <w:rsid w:val="00C85F58"/>
    <w:rsid w:val="00C95152"/>
    <w:rsid w:val="00CA0638"/>
    <w:rsid w:val="00CA3618"/>
    <w:rsid w:val="00CA61E2"/>
    <w:rsid w:val="00CB2583"/>
    <w:rsid w:val="00CB4BA7"/>
    <w:rsid w:val="00CC3D30"/>
    <w:rsid w:val="00CF14F1"/>
    <w:rsid w:val="00D0220C"/>
    <w:rsid w:val="00D05E02"/>
    <w:rsid w:val="00D24B5D"/>
    <w:rsid w:val="00D478CE"/>
    <w:rsid w:val="00D57688"/>
    <w:rsid w:val="00D62D01"/>
    <w:rsid w:val="00D63E26"/>
    <w:rsid w:val="00D63F00"/>
    <w:rsid w:val="00D67ABB"/>
    <w:rsid w:val="00D70EDE"/>
    <w:rsid w:val="00D7338F"/>
    <w:rsid w:val="00D75F19"/>
    <w:rsid w:val="00D80AFE"/>
    <w:rsid w:val="00D90B1C"/>
    <w:rsid w:val="00D94D9B"/>
    <w:rsid w:val="00DA29E8"/>
    <w:rsid w:val="00DB4F61"/>
    <w:rsid w:val="00DC55E5"/>
    <w:rsid w:val="00DC6601"/>
    <w:rsid w:val="00DC7626"/>
    <w:rsid w:val="00DF5FE4"/>
    <w:rsid w:val="00E11B04"/>
    <w:rsid w:val="00E16247"/>
    <w:rsid w:val="00E175E8"/>
    <w:rsid w:val="00E338E5"/>
    <w:rsid w:val="00E428E9"/>
    <w:rsid w:val="00E454F2"/>
    <w:rsid w:val="00E471A0"/>
    <w:rsid w:val="00E61AC9"/>
    <w:rsid w:val="00E646F5"/>
    <w:rsid w:val="00E80403"/>
    <w:rsid w:val="00E811C2"/>
    <w:rsid w:val="00E81B9F"/>
    <w:rsid w:val="00E84FB5"/>
    <w:rsid w:val="00E86860"/>
    <w:rsid w:val="00E90E7C"/>
    <w:rsid w:val="00EA541A"/>
    <w:rsid w:val="00EC10C3"/>
    <w:rsid w:val="00EC2023"/>
    <w:rsid w:val="00EC5676"/>
    <w:rsid w:val="00EC5854"/>
    <w:rsid w:val="00EE49E4"/>
    <w:rsid w:val="00EF492D"/>
    <w:rsid w:val="00EF7778"/>
    <w:rsid w:val="00F04F9E"/>
    <w:rsid w:val="00F365E9"/>
    <w:rsid w:val="00F51F92"/>
    <w:rsid w:val="00F5214A"/>
    <w:rsid w:val="00F56195"/>
    <w:rsid w:val="00F634D6"/>
    <w:rsid w:val="00F65753"/>
    <w:rsid w:val="00F729DB"/>
    <w:rsid w:val="00F735BB"/>
    <w:rsid w:val="00F808D6"/>
    <w:rsid w:val="00F8310C"/>
    <w:rsid w:val="00F8379E"/>
    <w:rsid w:val="00F84166"/>
    <w:rsid w:val="00F94958"/>
    <w:rsid w:val="00F94A68"/>
    <w:rsid w:val="00FA45D0"/>
    <w:rsid w:val="00FA5075"/>
    <w:rsid w:val="00FC32E8"/>
    <w:rsid w:val="00FD48A3"/>
    <w:rsid w:val="00FE0847"/>
    <w:rsid w:val="00FE0F57"/>
    <w:rsid w:val="00FF2C24"/>
    <w:rsid w:val="00FF40D8"/>
    <w:rsid w:val="00FF60C8"/>
    <w:rsid w:val="00FF7A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39F0F3"/>
  <w15:docId w15:val="{EF467D53-6E67-470A-BF41-1106935B9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Mang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2C24"/>
    <w:pPr>
      <w:widowControl w:val="0"/>
      <w:suppressAutoHyphens/>
      <w:autoSpaceDN w:val="0"/>
      <w:textAlignment w:val="baseline"/>
    </w:pPr>
    <w:rPr>
      <w:kern w:val="3"/>
      <w:sz w:val="32"/>
      <w:szCs w:val="32"/>
    </w:rPr>
  </w:style>
  <w:style w:type="paragraph" w:styleId="Heading1">
    <w:name w:val="heading 1"/>
    <w:basedOn w:val="Normal"/>
    <w:next w:val="Normal"/>
    <w:link w:val="Heading1Char"/>
    <w:uiPriority w:val="9"/>
    <w:qFormat/>
    <w:rsid w:val="00E428E9"/>
    <w:pPr>
      <w:jc w:val="center"/>
      <w:outlineLvl w:val="0"/>
    </w:pPr>
    <w:rPr>
      <w:b/>
      <w:b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pPr>
      <w:widowControl w:val="0"/>
      <w:suppressAutoHyphens/>
      <w:autoSpaceDN w:val="0"/>
      <w:textAlignment w:val="baseline"/>
    </w:pPr>
    <w:rPr>
      <w:kern w:val="3"/>
      <w:sz w:val="28"/>
      <w:szCs w:val="24"/>
      <w:lang w:eastAsia="zh-CN" w:bidi="hi-IN"/>
    </w:rPr>
  </w:style>
  <w:style w:type="paragraph" w:customStyle="1" w:styleId="Heading">
    <w:name w:val="Heading"/>
    <w:basedOn w:val="Standard"/>
    <w:next w:val="Textbody"/>
    <w:pPr>
      <w:keepNext/>
      <w:spacing w:before="240" w:after="120"/>
    </w:pPr>
    <w:rPr>
      <w:rFonts w:eastAsia="Microsoft YaHei"/>
      <w:szCs w:val="28"/>
    </w:rPr>
  </w:style>
  <w:style w:type="paragraph" w:customStyle="1" w:styleId="Textbody">
    <w:name w:val="Text body"/>
    <w:basedOn w:val="Standard"/>
    <w:pPr>
      <w:spacing w:after="120"/>
    </w:pPr>
  </w:style>
  <w:style w:type="paragraph" w:styleId="List">
    <w:name w:val="List"/>
    <w:basedOn w:val="Textbody"/>
  </w:style>
  <w:style w:type="paragraph" w:styleId="Caption">
    <w:name w:val="caption"/>
    <w:basedOn w:val="Standard"/>
    <w:pPr>
      <w:suppressLineNumbers/>
      <w:spacing w:before="120" w:after="120"/>
    </w:pPr>
    <w:rPr>
      <w:i/>
      <w:iCs/>
    </w:rPr>
  </w:style>
  <w:style w:type="paragraph" w:customStyle="1" w:styleId="Index">
    <w:name w:val="Index"/>
    <w:basedOn w:val="Standard"/>
    <w:pPr>
      <w:suppressLineNumbers/>
    </w:pPr>
  </w:style>
  <w:style w:type="paragraph" w:styleId="Footer">
    <w:name w:val="footer"/>
    <w:basedOn w:val="Standard"/>
    <w:pPr>
      <w:suppressLineNumbers/>
      <w:tabs>
        <w:tab w:val="center" w:pos="4986"/>
        <w:tab w:val="right" w:pos="9972"/>
      </w:tabs>
    </w:pPr>
  </w:style>
  <w:style w:type="paragraph" w:customStyle="1" w:styleId="HorizontalLine">
    <w:name w:val="Horizontal Line"/>
    <w:basedOn w:val="Standard"/>
    <w:next w:val="Textbody"/>
    <w:pPr>
      <w:suppressLineNumbers/>
      <w:spacing w:after="283"/>
    </w:pPr>
    <w:rPr>
      <w:sz w:val="12"/>
      <w:szCs w:val="12"/>
    </w:rPr>
  </w:style>
  <w:style w:type="character" w:styleId="Hyperlink">
    <w:name w:val="Hyperlink"/>
    <w:unhideWhenUsed/>
    <w:rsid w:val="00B477F1"/>
    <w:rPr>
      <w:color w:val="0563C1"/>
      <w:u w:val="single"/>
    </w:rPr>
  </w:style>
  <w:style w:type="character" w:styleId="UnresolvedMention">
    <w:name w:val="Unresolved Mention"/>
    <w:uiPriority w:val="99"/>
    <w:semiHidden/>
    <w:unhideWhenUsed/>
    <w:rsid w:val="00B477F1"/>
    <w:rPr>
      <w:color w:val="808080"/>
      <w:shd w:val="clear" w:color="auto" w:fill="E6E6E6"/>
    </w:rPr>
  </w:style>
  <w:style w:type="paragraph" w:customStyle="1" w:styleId="BODY">
    <w:name w:val="BODY"/>
    <w:basedOn w:val="Normal"/>
    <w:uiPriority w:val="99"/>
    <w:rsid w:val="008C4FA9"/>
    <w:pPr>
      <w:widowControl/>
      <w:suppressAutoHyphens w:val="0"/>
      <w:autoSpaceDE w:val="0"/>
      <w:adjustRightInd w:val="0"/>
      <w:textAlignment w:val="auto"/>
    </w:pPr>
    <w:rPr>
      <w:rFonts w:ascii="Georgia" w:eastAsia="Calibri" w:hAnsi="Georgia" w:cs="Georgia"/>
      <w:kern w:val="0"/>
      <w:lang w:val="x-none"/>
    </w:rPr>
  </w:style>
  <w:style w:type="character" w:styleId="CommentReference">
    <w:name w:val="annotation reference"/>
    <w:uiPriority w:val="99"/>
    <w:semiHidden/>
    <w:unhideWhenUsed/>
    <w:rsid w:val="00EC10C3"/>
    <w:rPr>
      <w:sz w:val="16"/>
      <w:szCs w:val="16"/>
    </w:rPr>
  </w:style>
  <w:style w:type="paragraph" w:styleId="CommentText">
    <w:name w:val="annotation text"/>
    <w:basedOn w:val="Normal"/>
    <w:link w:val="CommentTextChar"/>
    <w:uiPriority w:val="99"/>
    <w:semiHidden/>
    <w:unhideWhenUsed/>
    <w:rsid w:val="00EC10C3"/>
    <w:rPr>
      <w:sz w:val="20"/>
      <w:szCs w:val="18"/>
    </w:rPr>
  </w:style>
  <w:style w:type="character" w:customStyle="1" w:styleId="CommentTextChar">
    <w:name w:val="Comment Text Char"/>
    <w:link w:val="CommentText"/>
    <w:uiPriority w:val="99"/>
    <w:semiHidden/>
    <w:rsid w:val="00EC10C3"/>
    <w:rPr>
      <w:sz w:val="20"/>
      <w:szCs w:val="18"/>
    </w:rPr>
  </w:style>
  <w:style w:type="paragraph" w:styleId="CommentSubject">
    <w:name w:val="annotation subject"/>
    <w:basedOn w:val="CommentText"/>
    <w:next w:val="CommentText"/>
    <w:link w:val="CommentSubjectChar"/>
    <w:uiPriority w:val="99"/>
    <w:semiHidden/>
    <w:unhideWhenUsed/>
    <w:rsid w:val="00EC10C3"/>
    <w:rPr>
      <w:b/>
      <w:bCs/>
    </w:rPr>
  </w:style>
  <w:style w:type="character" w:customStyle="1" w:styleId="CommentSubjectChar">
    <w:name w:val="Comment Subject Char"/>
    <w:link w:val="CommentSubject"/>
    <w:uiPriority w:val="99"/>
    <w:semiHidden/>
    <w:rsid w:val="00EC10C3"/>
    <w:rPr>
      <w:b/>
      <w:bCs/>
      <w:sz w:val="20"/>
      <w:szCs w:val="18"/>
    </w:rPr>
  </w:style>
  <w:style w:type="paragraph" w:styleId="BalloonText">
    <w:name w:val="Balloon Text"/>
    <w:basedOn w:val="Normal"/>
    <w:link w:val="BalloonTextChar"/>
    <w:uiPriority w:val="99"/>
    <w:semiHidden/>
    <w:unhideWhenUsed/>
    <w:rsid w:val="00EC10C3"/>
    <w:rPr>
      <w:rFonts w:ascii="Segoe UI" w:hAnsi="Segoe UI"/>
      <w:sz w:val="18"/>
      <w:szCs w:val="16"/>
    </w:rPr>
  </w:style>
  <w:style w:type="character" w:customStyle="1" w:styleId="BalloonTextChar">
    <w:name w:val="Balloon Text Char"/>
    <w:link w:val="BalloonText"/>
    <w:uiPriority w:val="99"/>
    <w:semiHidden/>
    <w:rsid w:val="00EC10C3"/>
    <w:rPr>
      <w:rFonts w:ascii="Segoe UI" w:hAnsi="Segoe UI"/>
      <w:sz w:val="18"/>
      <w:szCs w:val="16"/>
    </w:rPr>
  </w:style>
  <w:style w:type="character" w:customStyle="1" w:styleId="Heading1Char">
    <w:name w:val="Heading 1 Char"/>
    <w:link w:val="Heading1"/>
    <w:uiPriority w:val="9"/>
    <w:rsid w:val="00E428E9"/>
    <w:rPr>
      <w:b/>
      <w:bCs/>
      <w:kern w:val="3"/>
      <w:sz w:val="40"/>
      <w:szCs w:val="40"/>
      <w:lang w:eastAsia="zh-CN" w:bidi="hi-IN"/>
    </w:rPr>
  </w:style>
  <w:style w:type="paragraph" w:styleId="Quote">
    <w:name w:val="Quote"/>
    <w:basedOn w:val="Normal"/>
    <w:next w:val="Normal"/>
    <w:link w:val="QuoteChar"/>
    <w:uiPriority w:val="29"/>
    <w:qFormat/>
    <w:rsid w:val="00D90B1C"/>
    <w:pPr>
      <w:spacing w:before="200" w:after="160"/>
      <w:ind w:left="864" w:right="864"/>
      <w:jc w:val="center"/>
    </w:pPr>
    <w:rPr>
      <w:i/>
      <w:iCs/>
      <w:color w:val="404040"/>
      <w:szCs w:val="25"/>
    </w:rPr>
  </w:style>
  <w:style w:type="character" w:customStyle="1" w:styleId="QuoteChar">
    <w:name w:val="Quote Char"/>
    <w:link w:val="Quote"/>
    <w:uiPriority w:val="29"/>
    <w:rsid w:val="00D90B1C"/>
    <w:rPr>
      <w:i/>
      <w:iCs/>
      <w:color w:val="404040"/>
      <w:kern w:val="3"/>
      <w:sz w:val="28"/>
      <w:szCs w:val="25"/>
      <w:lang w:eastAsia="zh-CN" w:bidi="hi-IN"/>
    </w:rPr>
  </w:style>
  <w:style w:type="paragraph" w:customStyle="1" w:styleId="PRE">
    <w:name w:val="PRE"/>
    <w:basedOn w:val="Normal"/>
    <w:uiPriority w:val="99"/>
    <w:rsid w:val="00344ED8"/>
    <w:pPr>
      <w:suppressAutoHyphens w:val="0"/>
      <w:autoSpaceDE w:val="0"/>
      <w:adjustRightInd w:val="0"/>
      <w:textAlignment w:val="auto"/>
    </w:pPr>
    <w:rPr>
      <w:rFonts w:ascii="Courier New" w:hAnsi="Courier New" w:cs="Courier New"/>
      <w:kern w:val="0"/>
      <w:sz w:val="24"/>
      <w:szCs w:val="24"/>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1541698">
      <w:bodyDiv w:val="1"/>
      <w:marLeft w:val="0"/>
      <w:marRight w:val="0"/>
      <w:marTop w:val="0"/>
      <w:marBottom w:val="0"/>
      <w:divBdr>
        <w:top w:val="none" w:sz="0" w:space="0" w:color="auto"/>
        <w:left w:val="none" w:sz="0" w:space="0" w:color="auto"/>
        <w:bottom w:val="none" w:sz="0" w:space="0" w:color="auto"/>
        <w:right w:val="none" w:sz="0" w:space="0" w:color="auto"/>
      </w:divBdr>
    </w:div>
    <w:div w:id="971132706">
      <w:bodyDiv w:val="1"/>
      <w:marLeft w:val="0"/>
      <w:marRight w:val="0"/>
      <w:marTop w:val="0"/>
      <w:marBottom w:val="0"/>
      <w:divBdr>
        <w:top w:val="none" w:sz="0" w:space="0" w:color="auto"/>
        <w:left w:val="none" w:sz="0" w:space="0" w:color="auto"/>
        <w:bottom w:val="none" w:sz="0" w:space="0" w:color="auto"/>
        <w:right w:val="none" w:sz="0" w:space="0" w:color="auto"/>
      </w:divBdr>
    </w:div>
    <w:div w:id="1313438484">
      <w:bodyDiv w:val="1"/>
      <w:marLeft w:val="0"/>
      <w:marRight w:val="0"/>
      <w:marTop w:val="0"/>
      <w:marBottom w:val="0"/>
      <w:divBdr>
        <w:top w:val="none" w:sz="0" w:space="0" w:color="auto"/>
        <w:left w:val="none" w:sz="0" w:space="0" w:color="auto"/>
        <w:bottom w:val="none" w:sz="0" w:space="0" w:color="auto"/>
        <w:right w:val="none" w:sz="0" w:space="0" w:color="auto"/>
      </w:divBdr>
      <w:divsChild>
        <w:div w:id="1672560808">
          <w:marLeft w:val="0"/>
          <w:marRight w:val="0"/>
          <w:marTop w:val="0"/>
          <w:marBottom w:val="0"/>
          <w:divBdr>
            <w:top w:val="none" w:sz="0" w:space="0" w:color="auto"/>
            <w:left w:val="none" w:sz="0" w:space="0" w:color="auto"/>
            <w:bottom w:val="none" w:sz="0" w:space="0" w:color="auto"/>
            <w:right w:val="none" w:sz="0" w:space="0" w:color="auto"/>
          </w:divBdr>
        </w:div>
        <w:div w:id="2040010826">
          <w:marLeft w:val="0"/>
          <w:marRight w:val="0"/>
          <w:marTop w:val="0"/>
          <w:marBottom w:val="0"/>
          <w:divBdr>
            <w:top w:val="none" w:sz="0" w:space="0" w:color="auto"/>
            <w:left w:val="none" w:sz="0" w:space="0" w:color="auto"/>
            <w:bottom w:val="none" w:sz="0" w:space="0" w:color="auto"/>
            <w:right w:val="none" w:sz="0" w:space="0" w:color="auto"/>
          </w:divBdr>
        </w:div>
      </w:divsChild>
    </w:div>
    <w:div w:id="1502550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svg"/><Relationship Id="rId26" Type="http://schemas.openxmlformats.org/officeDocument/2006/relationships/image" Target="media/image19.svg"/><Relationship Id="rId39" Type="http://schemas.openxmlformats.org/officeDocument/2006/relationships/footer" Target="footer1.xml"/><Relationship Id="rId21" Type="http://schemas.openxmlformats.org/officeDocument/2006/relationships/image" Target="media/image14.svg"/><Relationship Id="rId34" Type="http://schemas.openxmlformats.org/officeDocument/2006/relationships/hyperlink" Target="https://HolyImpactMinistries.co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svg"/><Relationship Id="rId20" Type="http://schemas.openxmlformats.org/officeDocument/2006/relationships/image" Target="media/image13.svg"/><Relationship Id="rId29" Type="http://schemas.openxmlformats.org/officeDocument/2006/relationships/hyperlink" Target="https://www.youtube.com/watch?v=ifBKlwlPwIQ"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svg"/><Relationship Id="rId32" Type="http://schemas.openxmlformats.org/officeDocument/2006/relationships/hyperlink" Target="http://holyimpactministries.com/7th-day-sabbath/" TargetMode="External"/><Relationship Id="rId37" Type="http://schemas.openxmlformats.org/officeDocument/2006/relationships/hyperlink" Target="mailto:pastorv@him.church"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svg"/><Relationship Id="rId28" Type="http://schemas.openxmlformats.org/officeDocument/2006/relationships/image" Target="media/image21.svg"/><Relationship Id="rId36" Type="http://schemas.openxmlformats.org/officeDocument/2006/relationships/hyperlink" Target="https://www.patreon.com/HolyImpactMinistries" TargetMode="External"/><Relationship Id="rId10" Type="http://schemas.openxmlformats.org/officeDocument/2006/relationships/image" Target="media/image3.svg"/><Relationship Id="rId19" Type="http://schemas.openxmlformats.org/officeDocument/2006/relationships/image" Target="media/image12.png"/><Relationship Id="rId31" Type="http://schemas.openxmlformats.org/officeDocument/2006/relationships/hyperlink" Target="https://odysee.com/@HolyImpactMinistries:6"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sv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www.facebook.com/HolyImpactMinistries/" TargetMode="External"/><Relationship Id="rId35" Type="http://schemas.openxmlformats.org/officeDocument/2006/relationships/hyperlink" Target="https://www.paypal.com/biz/fund?id=PUDGHV7WL6E6E%20&#160;"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sv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s://rumble.com/user/HolyImpactMinistries" TargetMode="External"/><Relationship Id="rId38" Type="http://schemas.openxmlformats.org/officeDocument/2006/relationships/hyperlink" Target="https://mypatriotsupply.com/?rfsn=4701850.0178d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J:\DESKTOP%20STUFF%20112821\HIM%20DESKTOP\HIM%20HEADER%20TEMPLATE%20BEST%2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69D8B-8DD1-4678-9BDE-F100767E9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HIM HEADER TEMPLATE BEST 2</Template>
  <TotalTime>2350</TotalTime>
  <Pages>19</Pages>
  <Words>4687</Words>
  <Characters>20490</Characters>
  <Application>Microsoft Office Word</Application>
  <DocSecurity>0</DocSecurity>
  <Lines>503</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Velain</dc:creator>
  <cp:keywords/>
  <cp:lastModifiedBy>Pastor Scott Velain</cp:lastModifiedBy>
  <cp:revision>18</cp:revision>
  <dcterms:created xsi:type="dcterms:W3CDTF">2024-09-02T02:57:00Z</dcterms:created>
  <dcterms:modified xsi:type="dcterms:W3CDTF">2024-09-04T09:02:00Z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ba44af73-334c-467a-a1a7-b6c8401284dd</vt:lpwstr>
  </property>
</Properties>
</file>