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41FA9C" w14:textId="77777777" w:rsidR="00EF7778" w:rsidRDefault="00DC7626" w:rsidP="00F84166">
      <w:r>
        <w:rPr>
          <w:noProof/>
        </w:rPr>
        <w:drawing>
          <wp:anchor distT="0" distB="0" distL="114300" distR="114300" simplePos="0" relativeHeight="251657728" behindDoc="0" locked="0" layoutInCell="1" allowOverlap="1" wp14:anchorId="380218A1" wp14:editId="4377B04E">
            <wp:simplePos x="0" y="0"/>
            <wp:positionH relativeFrom="column">
              <wp:align>left</wp:align>
            </wp:positionH>
            <wp:positionV relativeFrom="paragraph">
              <wp:align>top</wp:align>
            </wp:positionV>
            <wp:extent cx="1274445" cy="1116330"/>
            <wp:effectExtent l="0" t="0" r="0" b="0"/>
            <wp:wrapTopAndBottom/>
            <wp:docPr id="2" name="graphi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4445" cy="111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165">
        <w:t>__________________________________________________________</w:t>
      </w:r>
    </w:p>
    <w:p w14:paraId="263808FE" w14:textId="77777777" w:rsidR="00B83DFB" w:rsidRPr="00B83DFB" w:rsidRDefault="00B83DFB" w:rsidP="00B83DFB"/>
    <w:p w14:paraId="2708F8DD" w14:textId="657CF876" w:rsidR="00242568" w:rsidRPr="00242568" w:rsidRDefault="003D1361" w:rsidP="00242568">
      <w:pPr>
        <w:pStyle w:val="Heading1"/>
      </w:pPr>
      <w:bookmarkStart w:id="0" w:name="_Hlk175580656"/>
      <w:r>
        <w:t xml:space="preserve">Part 1: </w:t>
      </w:r>
      <w:r w:rsidR="00242568">
        <w:t xml:space="preserve">Fall Feasts 2024, </w:t>
      </w:r>
      <w:r w:rsidR="00134D65">
        <w:t>Trumpets / Yom Teruah</w:t>
      </w:r>
    </w:p>
    <w:bookmarkEnd w:id="0"/>
    <w:p w14:paraId="71B724AA" w14:textId="77777777" w:rsidR="00134D65" w:rsidRDefault="00134D65" w:rsidP="00134D65"/>
    <w:p w14:paraId="0439B977" w14:textId="697A617C" w:rsidR="00134D65" w:rsidRPr="003D1361" w:rsidRDefault="00134D65" w:rsidP="00134D65">
      <w:pPr>
        <w:rPr>
          <w:b/>
          <w:bCs/>
        </w:rPr>
      </w:pPr>
      <w:r w:rsidRPr="003D1361">
        <w:rPr>
          <w:b/>
          <w:bCs/>
        </w:rPr>
        <w:t>WELCOME:</w:t>
      </w:r>
    </w:p>
    <w:p w14:paraId="29FCF100" w14:textId="77777777" w:rsidR="00134D65" w:rsidRPr="003D1361" w:rsidRDefault="00134D65" w:rsidP="00134D65">
      <w:pPr>
        <w:rPr>
          <w:b/>
          <w:bCs/>
        </w:rPr>
      </w:pPr>
    </w:p>
    <w:p w14:paraId="58FEF585" w14:textId="26C65E75" w:rsidR="00134D65" w:rsidRPr="003D1361" w:rsidRDefault="00134D65" w:rsidP="00134D65">
      <w:pPr>
        <w:rPr>
          <w:b/>
          <w:bCs/>
        </w:rPr>
      </w:pPr>
      <w:r w:rsidRPr="003D1361">
        <w:rPr>
          <w:b/>
          <w:bCs/>
        </w:rPr>
        <w:t>WEBSITE / THANK YOU:</w:t>
      </w:r>
    </w:p>
    <w:p w14:paraId="7D17DDAF" w14:textId="77777777" w:rsidR="00134D65" w:rsidRDefault="00134D65" w:rsidP="00134D65">
      <w:pPr>
        <w:rPr>
          <w:b/>
          <w:bCs/>
        </w:rPr>
      </w:pPr>
    </w:p>
    <w:p w14:paraId="1E6981BC" w14:textId="77777777" w:rsidR="00242568" w:rsidRDefault="00242568" w:rsidP="00134D65">
      <w:pPr>
        <w:rPr>
          <w:b/>
          <w:bCs/>
        </w:rPr>
      </w:pPr>
    </w:p>
    <w:p w14:paraId="0EEE8112" w14:textId="77777777" w:rsidR="00242568" w:rsidRPr="003D1361" w:rsidRDefault="00242568" w:rsidP="00134D65">
      <w:pPr>
        <w:rPr>
          <w:b/>
          <w:bCs/>
        </w:rPr>
      </w:pPr>
    </w:p>
    <w:p w14:paraId="01B2160B" w14:textId="41500884" w:rsidR="00134D65" w:rsidRPr="003D1361" w:rsidRDefault="00134D65" w:rsidP="00134D65">
      <w:pPr>
        <w:rPr>
          <w:b/>
          <w:bCs/>
        </w:rPr>
      </w:pPr>
      <w:r w:rsidRPr="003D1361">
        <w:rPr>
          <w:b/>
          <w:bCs/>
        </w:rPr>
        <w:t>BREAK:</w:t>
      </w:r>
    </w:p>
    <w:p w14:paraId="21769BC5" w14:textId="77777777" w:rsidR="00134D65" w:rsidRDefault="00134D65" w:rsidP="00134D65"/>
    <w:p w14:paraId="39A91CD3" w14:textId="1803437A" w:rsidR="00134D65" w:rsidRDefault="00134D65" w:rsidP="00134D65">
      <w:r>
        <w:t xml:space="preserve">Today we’re going to be focusing on a series of studies that are going to be geared towards better understanding the fall feast days and why they are prophetical… why they are for every true </w:t>
      </w:r>
      <w:r w:rsidR="003D1361">
        <w:t>modern-day</w:t>
      </w:r>
      <w:r>
        <w:t xml:space="preserve"> Christian… why they are monumentally important to keep in remembrance, and why Yeshua… (Jesus in the Greek language) commands us to keep them. </w:t>
      </w:r>
    </w:p>
    <w:p w14:paraId="1E57F95A" w14:textId="77777777" w:rsidR="00134D65" w:rsidRDefault="00134D65" w:rsidP="00134D65"/>
    <w:p w14:paraId="63060182" w14:textId="6F5BD82F" w:rsidR="00134D65" w:rsidRPr="003D1361" w:rsidRDefault="00134D65" w:rsidP="00134D65">
      <w:pPr>
        <w:rPr>
          <w:b/>
          <w:bCs/>
        </w:rPr>
      </w:pPr>
      <w:r>
        <w:t xml:space="preserve">Before we get started today I’d like to spend just a couple of moments addressing the denominational pew warmer who knows nothing of the commandment that has been given by our Messiah and King who is Yeshua and where it was that he commanded us to keep these things in remembrance because the devil himself has done an excellent job… an excellent job… of blinding today’s modern day denominational empires of men from seeing, hearing, and knowing the truth of what the Bible does… and does not say, and we need to be awakened… we need to be aware… we need to be </w:t>
      </w:r>
      <w:r w:rsidR="003D1361">
        <w:t>sober-minded</w:t>
      </w:r>
      <w:r>
        <w:t xml:space="preserve"> and awake for I tell you the truth… the days that we are living in today were long ago foretold and the deception and the great falling away from the faith has been at play for generations. The devil has literally primed the church today… to </w:t>
      </w:r>
      <w:r>
        <w:lastRenderedPageBreak/>
        <w:t>accept the lawless one to come and because the church has been primed to accept the lawless one… the church today is in great danger of being counted in the number that Yeshua speaks of in Matthew chapter 7.</w:t>
      </w:r>
      <w:r w:rsidRPr="003D1361">
        <w:rPr>
          <w:b/>
          <w:bCs/>
        </w:rPr>
        <w:t xml:space="preserve"> (</w:t>
      </w:r>
      <w:proofErr w:type="spellStart"/>
      <w:r w:rsidRPr="003D1361">
        <w:rPr>
          <w:b/>
          <w:bCs/>
        </w:rPr>
        <w:t>scrn</w:t>
      </w:r>
      <w:proofErr w:type="spellEnd"/>
      <w:r w:rsidRPr="003D1361">
        <w:rPr>
          <w:b/>
          <w:bCs/>
        </w:rPr>
        <w:t xml:space="preserve"> 1)</w:t>
      </w:r>
    </w:p>
    <w:p w14:paraId="473F102C" w14:textId="77777777" w:rsidR="00134D65" w:rsidRDefault="00134D65" w:rsidP="00134D65"/>
    <w:p w14:paraId="435EACF0" w14:textId="6068B20C" w:rsidR="00134D65" w:rsidRDefault="00134D65" w:rsidP="00134D65">
      <w:r>
        <w:rPr>
          <w:noProof/>
        </w:rPr>
        <w:drawing>
          <wp:inline distT="0" distB="0" distL="0" distR="0" wp14:anchorId="2B8359F1" wp14:editId="6BB394FD">
            <wp:extent cx="5943600" cy="3343275"/>
            <wp:effectExtent l="0" t="0" r="0" b="9525"/>
            <wp:docPr id="2036090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09005"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1B786152" w14:textId="77777777" w:rsidR="00134D65" w:rsidRDefault="00134D65" w:rsidP="00134D65"/>
    <w:p w14:paraId="7905326F" w14:textId="35CD6365" w:rsidR="00134D65" w:rsidRDefault="00134D65" w:rsidP="00134D65">
      <w:r>
        <w:t xml:space="preserve">These my friends… are the people that Yeshua does not know. These are the people who in the last days will come to him pridefully proclaiming their allegiance to him… these are the people who will pridefully proclaim that they have done all kinds of works in his name… these are the people who will pridefully proclaim they have cast out demons in his name… these are the people… that Yeshua will tell to get away from him because… because… they were and I quote… “lawless”… and that Greek word for “lawless” here in Matthew chapter 7 verse 23 is the Greek word “anomea”… and it most assuredly does indeed mean… “lawless”. </w:t>
      </w:r>
    </w:p>
    <w:p w14:paraId="5935B844" w14:textId="77777777" w:rsidR="00134D65" w:rsidRDefault="00134D65" w:rsidP="00134D65"/>
    <w:p w14:paraId="5CCAA018" w14:textId="09D31F5A" w:rsidR="00134D65" w:rsidRDefault="00134D65" w:rsidP="00134D65">
      <w:r>
        <w:t xml:space="preserve">From time to time as a Pastor I have had </w:t>
      </w:r>
      <w:r w:rsidR="003D1361">
        <w:t>modern-day</w:t>
      </w:r>
      <w:r>
        <w:t xml:space="preserve"> professing Christians come to me and ask me, “Where did Jesus command us to keep the Torah… the Old Testament laws, precepts</w:t>
      </w:r>
      <w:r w:rsidR="003D1361">
        <w:t>,</w:t>
      </w:r>
      <w:r>
        <w:t xml:space="preserve"> and appointments of </w:t>
      </w:r>
      <w:r>
        <w:lastRenderedPageBreak/>
        <w:t xml:space="preserve">God?”, and I am always surprised at how so many who have been sitting within the confines of a man-made denominational empire for any number of years does not know the answer to this question. And therefore… for the benefit of those poor lost souls I’d like to show you the commandment of our Messiah and King found in </w:t>
      </w:r>
      <w:r w:rsidRPr="00134D65">
        <w:rPr>
          <w:b/>
          <w:bCs/>
        </w:rPr>
        <w:t>Matthew chapter 23; (</w:t>
      </w:r>
      <w:proofErr w:type="spellStart"/>
      <w:r w:rsidRPr="00134D65">
        <w:rPr>
          <w:b/>
          <w:bCs/>
        </w:rPr>
        <w:t>scrn</w:t>
      </w:r>
      <w:proofErr w:type="spellEnd"/>
      <w:r w:rsidRPr="00134D65">
        <w:rPr>
          <w:b/>
          <w:bCs/>
        </w:rPr>
        <w:t xml:space="preserve"> 2)</w:t>
      </w:r>
    </w:p>
    <w:p w14:paraId="74A96EF3" w14:textId="77777777" w:rsidR="00134D65" w:rsidRDefault="00134D65" w:rsidP="00134D65"/>
    <w:p w14:paraId="0F350CAA" w14:textId="0E529AE7" w:rsidR="00134D65" w:rsidRDefault="00134D65" w:rsidP="00134D65">
      <w:r>
        <w:rPr>
          <w:noProof/>
        </w:rPr>
        <w:drawing>
          <wp:inline distT="0" distB="0" distL="0" distR="0" wp14:anchorId="120D4D36" wp14:editId="52717245">
            <wp:extent cx="5943600" cy="3343275"/>
            <wp:effectExtent l="0" t="0" r="0" b="9525"/>
            <wp:docPr id="19936965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96527"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6EFB3C50" w14:textId="77777777" w:rsidR="00134D65" w:rsidRDefault="00134D65" w:rsidP="00134D65"/>
    <w:p w14:paraId="075EB476" w14:textId="05A8A60C" w:rsidR="00134D65" w:rsidRDefault="00134D65" w:rsidP="00134D65">
      <w:r>
        <w:t>Right here in Matthew chapter 23</w:t>
      </w:r>
      <w:r w:rsidR="003D1361">
        <w:t>,</w:t>
      </w:r>
      <w:r>
        <w:t xml:space="preserve"> Yeshua commands everyone to do and observe whatever the Pastors… who were called Pharisees back then, said to do while they were sitting on </w:t>
      </w:r>
      <w:r w:rsidR="003D1361">
        <w:t>Moses'</w:t>
      </w:r>
      <w:r>
        <w:t xml:space="preserve"> seat. Why is it important that Yeshua </w:t>
      </w:r>
      <w:r w:rsidR="00522C6C">
        <w:t xml:space="preserve">commands… “while sitting on </w:t>
      </w:r>
      <w:r w:rsidR="003D1361">
        <w:t>Moses'</w:t>
      </w:r>
      <w:r w:rsidR="00522C6C">
        <w:t xml:space="preserve"> seat”? </w:t>
      </w:r>
    </w:p>
    <w:p w14:paraId="02DD0B10" w14:textId="77777777" w:rsidR="00522C6C" w:rsidRDefault="00522C6C" w:rsidP="00134D65"/>
    <w:p w14:paraId="4FFFC2B3" w14:textId="6A7F9A02" w:rsidR="00522C6C" w:rsidRDefault="00522C6C" w:rsidP="00134D65">
      <w:r>
        <w:t xml:space="preserve">Because while the Pastors of his time were sitting on </w:t>
      </w:r>
      <w:r w:rsidR="003D1361">
        <w:t>Moses'</w:t>
      </w:r>
      <w:r>
        <w:t xml:space="preserve"> seat… they were reading from the Torah… the Law of Moses… that God gave to Moses to give to us.</w:t>
      </w:r>
    </w:p>
    <w:p w14:paraId="51178663" w14:textId="77777777" w:rsidR="00522C6C" w:rsidRDefault="00522C6C" w:rsidP="00134D65"/>
    <w:p w14:paraId="140D7456" w14:textId="7309BA9D" w:rsidR="00522C6C" w:rsidRDefault="00522C6C" w:rsidP="00134D65">
      <w:r>
        <w:t xml:space="preserve">And therefore… right here in Matthew chapter 23 we find the red-letter commandment to keep the Torah… the spoken word of God that Yeshua became in the flesh which ties directly back into Matthew chapter 7 </w:t>
      </w:r>
      <w:r>
        <w:lastRenderedPageBreak/>
        <w:t>where we are specifically told… that if you are “</w:t>
      </w:r>
      <w:proofErr w:type="gramStart"/>
      <w:r>
        <w:t>lawless”…</w:t>
      </w:r>
      <w:proofErr w:type="gramEnd"/>
      <w:r>
        <w:t xml:space="preserve"> Yeshua does not know you. If you are “</w:t>
      </w:r>
      <w:proofErr w:type="gramStart"/>
      <w:r>
        <w:t>lawless”…</w:t>
      </w:r>
      <w:proofErr w:type="gramEnd"/>
      <w:r>
        <w:t xml:space="preserve"> you will be turned away by him personally. </w:t>
      </w:r>
    </w:p>
    <w:p w14:paraId="2A208D7F" w14:textId="77777777" w:rsidR="00522C6C" w:rsidRDefault="00522C6C" w:rsidP="00134D65"/>
    <w:p w14:paraId="5D2C19A6" w14:textId="0C405E01" w:rsidR="00522C6C" w:rsidRDefault="00522C6C" w:rsidP="00134D65">
      <w:r>
        <w:t>And please remember… that the Pastors of his time… also known as the Pharisees… were not reading the New Testament. The New Testament had not yet been written… and would not be written until approximately 70 years after the death, burial</w:t>
      </w:r>
      <w:r w:rsidR="003D1361">
        <w:t>,</w:t>
      </w:r>
      <w:r>
        <w:t xml:space="preserve"> and resurrection of Yeshua… after the Apostles were dead and gone and their writings could be collected and canonized.</w:t>
      </w:r>
    </w:p>
    <w:p w14:paraId="6E49922E" w14:textId="77777777" w:rsidR="00522C6C" w:rsidRDefault="00522C6C" w:rsidP="00134D65"/>
    <w:p w14:paraId="7F48BB07" w14:textId="2D9B40F3" w:rsidR="00522C6C" w:rsidRDefault="00522C6C" w:rsidP="00134D65">
      <w:proofErr w:type="gramStart"/>
      <w:r>
        <w:t>So</w:t>
      </w:r>
      <w:proofErr w:type="gramEnd"/>
      <w:r>
        <w:t xml:space="preserve"> these pastors of Yeshua’s time only had the Law of Moses which is the “Old Testament” to read from while seated on the seat of Moses. Furthermore… Yeshua himself also warns us that it is impossible for even the crossing of one “t” or the dotting of one “</w:t>
      </w:r>
      <w:proofErr w:type="spellStart"/>
      <w:r>
        <w:t>i</w:t>
      </w:r>
      <w:proofErr w:type="spellEnd"/>
      <w:r>
        <w:t xml:space="preserve">” of the law to </w:t>
      </w:r>
      <w:r w:rsidR="003D1361">
        <w:t xml:space="preserve">be </w:t>
      </w:r>
      <w:r>
        <w:t xml:space="preserve">made void in both the book of Matthew and again in the book of Luke; </w:t>
      </w:r>
      <w:r w:rsidRPr="00522C6C">
        <w:rPr>
          <w:b/>
          <w:bCs/>
        </w:rPr>
        <w:t>(</w:t>
      </w:r>
      <w:proofErr w:type="spellStart"/>
      <w:r w:rsidRPr="00522C6C">
        <w:rPr>
          <w:b/>
          <w:bCs/>
        </w:rPr>
        <w:t>scrn</w:t>
      </w:r>
      <w:proofErr w:type="spellEnd"/>
      <w:r w:rsidRPr="00522C6C">
        <w:rPr>
          <w:b/>
          <w:bCs/>
        </w:rPr>
        <w:t xml:space="preserve"> 3)</w:t>
      </w:r>
    </w:p>
    <w:p w14:paraId="7BE987A0" w14:textId="1766E48E" w:rsidR="00522C6C" w:rsidRDefault="00522C6C" w:rsidP="00134D65">
      <w:r>
        <w:t xml:space="preserve"> </w:t>
      </w:r>
      <w:r>
        <w:rPr>
          <w:noProof/>
        </w:rPr>
        <w:drawing>
          <wp:inline distT="0" distB="0" distL="0" distR="0" wp14:anchorId="1CBE5555" wp14:editId="67B5E036">
            <wp:extent cx="6096635" cy="3429000"/>
            <wp:effectExtent l="0" t="0" r="0" b="0"/>
            <wp:docPr id="404853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50B37883" w14:textId="77777777" w:rsidR="00522C6C" w:rsidRDefault="00522C6C" w:rsidP="00134D65"/>
    <w:p w14:paraId="2BB5FFC2" w14:textId="4B85A416" w:rsidR="00522C6C" w:rsidRDefault="007026E1" w:rsidP="00134D65">
      <w:r>
        <w:t xml:space="preserve">And for those of </w:t>
      </w:r>
      <w:proofErr w:type="gramStart"/>
      <w:r>
        <w:t>you</w:t>
      </w:r>
      <w:proofErr w:type="gramEnd"/>
      <w:r>
        <w:t xml:space="preserve"> pew warmers out there who have been shamefully </w:t>
      </w:r>
      <w:r>
        <w:lastRenderedPageBreak/>
        <w:t xml:space="preserve">taught that the Apostle Paul was a lawless man, let's read just a few more foundational Scriptures as well: </w:t>
      </w:r>
      <w:r w:rsidRPr="007026E1">
        <w:rPr>
          <w:b/>
          <w:bCs/>
        </w:rPr>
        <w:t>(</w:t>
      </w:r>
      <w:proofErr w:type="spellStart"/>
      <w:r w:rsidRPr="007026E1">
        <w:rPr>
          <w:b/>
          <w:bCs/>
        </w:rPr>
        <w:t>scrn</w:t>
      </w:r>
      <w:proofErr w:type="spellEnd"/>
      <w:r w:rsidRPr="007026E1">
        <w:rPr>
          <w:b/>
          <w:bCs/>
        </w:rPr>
        <w:t xml:space="preserve"> 4)</w:t>
      </w:r>
    </w:p>
    <w:p w14:paraId="0BC4B8D8" w14:textId="77777777" w:rsidR="007026E1" w:rsidRDefault="007026E1" w:rsidP="00134D65"/>
    <w:p w14:paraId="6EC41F2B" w14:textId="09333FB3" w:rsidR="007026E1" w:rsidRDefault="007026E1" w:rsidP="00134D65">
      <w:r>
        <w:rPr>
          <w:noProof/>
        </w:rPr>
        <w:drawing>
          <wp:inline distT="0" distB="0" distL="0" distR="0" wp14:anchorId="47EA1E3E" wp14:editId="1E3FE8FA">
            <wp:extent cx="6096635" cy="3429000"/>
            <wp:effectExtent l="0" t="0" r="0" b="0"/>
            <wp:docPr id="5762577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2C4BD467" w14:textId="77777777" w:rsidR="007026E1" w:rsidRDefault="007026E1" w:rsidP="00134D65"/>
    <w:p w14:paraId="15D37391" w14:textId="0FE3596A" w:rsidR="007026E1" w:rsidRDefault="007026E1" w:rsidP="00134D65">
      <w:r>
        <w:t xml:space="preserve">As we can clearly see here in Acts chapter 21 the Apostle Paul gets himself into some trouble because of his teaching style and many of the Jews of that day thought also thought much like the church today does… that Paul was against the law of God… and because of this… many of the </w:t>
      </w:r>
      <w:r w:rsidR="003D1361">
        <w:t>Jewish</w:t>
      </w:r>
      <w:r>
        <w:t xml:space="preserve"> people who already knew and understood the law… who believed in Yeshua… (Jesus in the Greek) wanted to stone Paul for being against the spoken word of God which was the Law of Moses. And once again to be clear… these were not unbelieving Jews… these were believing Jews who did believe in Yeshua.</w:t>
      </w:r>
    </w:p>
    <w:p w14:paraId="604AB84D" w14:textId="77777777" w:rsidR="007026E1" w:rsidRDefault="007026E1" w:rsidP="00134D65"/>
    <w:p w14:paraId="1E4ACB97" w14:textId="260C759D" w:rsidR="007026E1" w:rsidRDefault="007026E1" w:rsidP="00134D65">
      <w:r>
        <w:t xml:space="preserve">Now James and the elders in Jerusalem knew that Paul’s teachings were difficult to understand but that Paul was not lawless… they knew that Paul always lived in obedience of the law… so James and the Elders </w:t>
      </w:r>
      <w:r w:rsidR="003D1361">
        <w:t>devised</w:t>
      </w:r>
      <w:r>
        <w:t xml:space="preserve"> this plan to help the believing Jews understand that Paul did always live in obedience of the law so they send these four men who were under a </w:t>
      </w:r>
      <w:proofErr w:type="spellStart"/>
      <w:r>
        <w:t>Nazerite</w:t>
      </w:r>
      <w:proofErr w:type="spellEnd"/>
      <w:r>
        <w:t xml:space="preserve"> vow… which you can read about in Numbers </w:t>
      </w:r>
      <w:r>
        <w:lastRenderedPageBreak/>
        <w:t>chapter 6 of the Old Testament… to the Temple to pay for their sacrifices which you can read about in Numbers chapter 6 of the Old Testament</w:t>
      </w:r>
      <w:r w:rsidR="00EC2E7D">
        <w:t xml:space="preserve">… so that they could shave their heads and purify themselves as commanded by God in Numbers chapter 6 of the Old Testament… and Paul does exactly what James and the elders tell him to do… Paul goes to the Temple and even pays for the sacrifices of these four men who are under a Nazarite vow so they can make their sacrifices at the Temple according to Numbers chapter 6 of the Old Testament. </w:t>
      </w:r>
    </w:p>
    <w:p w14:paraId="61FB5457" w14:textId="77777777" w:rsidR="00EC2E7D" w:rsidRDefault="00EC2E7D" w:rsidP="00134D65"/>
    <w:p w14:paraId="7687046E" w14:textId="7AF881A7" w:rsidR="00EC2E7D" w:rsidRDefault="00EC2E7D" w:rsidP="00134D65">
      <w:r>
        <w:t>Now my friends… if Paul were a lawless man as the church today often times teaches… Paul would have never agreed to go to the Temple and be involved with these 4 men making sacrifices at the Temple… let alone paying for these sacrifices!</w:t>
      </w:r>
    </w:p>
    <w:p w14:paraId="61116A30" w14:textId="77777777" w:rsidR="00EC2E7D" w:rsidRDefault="00EC2E7D" w:rsidP="00134D65"/>
    <w:p w14:paraId="14347FDB" w14:textId="0CEF6714" w:rsidR="00EC2E7D" w:rsidRDefault="00EC2E7D" w:rsidP="00134D65">
      <w:r>
        <w:t xml:space="preserve">Once again… read your Bible for yourself… and stop allowing others to deceive you! </w:t>
      </w:r>
      <w:r w:rsidRPr="00EC2E7D">
        <w:rPr>
          <w:b/>
          <w:bCs/>
        </w:rPr>
        <w:t>(</w:t>
      </w:r>
      <w:proofErr w:type="spellStart"/>
      <w:r w:rsidRPr="00EC2E7D">
        <w:rPr>
          <w:b/>
          <w:bCs/>
        </w:rPr>
        <w:t>scrn</w:t>
      </w:r>
      <w:proofErr w:type="spellEnd"/>
      <w:r w:rsidRPr="00EC2E7D">
        <w:rPr>
          <w:b/>
          <w:bCs/>
        </w:rPr>
        <w:t xml:space="preserve"> 5)</w:t>
      </w:r>
    </w:p>
    <w:p w14:paraId="03D03943" w14:textId="77777777" w:rsidR="00EC2E7D" w:rsidRDefault="00EC2E7D" w:rsidP="00134D65"/>
    <w:p w14:paraId="0FCCC798" w14:textId="02B4A312" w:rsidR="00EC2E7D" w:rsidRDefault="00EC2E7D" w:rsidP="00134D65">
      <w:r>
        <w:rPr>
          <w:noProof/>
        </w:rPr>
        <w:drawing>
          <wp:inline distT="0" distB="0" distL="0" distR="0" wp14:anchorId="66E09991" wp14:editId="649E295C">
            <wp:extent cx="5943600" cy="3343275"/>
            <wp:effectExtent l="0" t="0" r="0" b="9525"/>
            <wp:docPr id="17517075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707527"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2E0D89FD" w14:textId="77777777" w:rsidR="00EC2E7D" w:rsidRDefault="00EC2E7D" w:rsidP="00134D65"/>
    <w:p w14:paraId="63E498D3" w14:textId="4CC3D6AC" w:rsidR="00EC2E7D" w:rsidRPr="00EC2E7D" w:rsidRDefault="00EC2E7D" w:rsidP="00134D65">
      <w:pPr>
        <w:rPr>
          <w:b/>
          <w:bCs/>
        </w:rPr>
      </w:pPr>
      <w:r w:rsidRPr="00EC2E7D">
        <w:rPr>
          <w:b/>
          <w:bCs/>
        </w:rPr>
        <w:t>(</w:t>
      </w:r>
      <w:proofErr w:type="spellStart"/>
      <w:r w:rsidRPr="00EC2E7D">
        <w:rPr>
          <w:b/>
          <w:bCs/>
        </w:rPr>
        <w:t>scrn</w:t>
      </w:r>
      <w:proofErr w:type="spellEnd"/>
      <w:r w:rsidRPr="00EC2E7D">
        <w:rPr>
          <w:b/>
          <w:bCs/>
        </w:rPr>
        <w:t xml:space="preserve"> 6)</w:t>
      </w:r>
    </w:p>
    <w:p w14:paraId="386BCA48" w14:textId="76F228C3" w:rsidR="00EC2E7D" w:rsidRDefault="00EC2E7D" w:rsidP="00134D65">
      <w:r>
        <w:rPr>
          <w:noProof/>
        </w:rPr>
        <w:lastRenderedPageBreak/>
        <w:drawing>
          <wp:inline distT="0" distB="0" distL="0" distR="0" wp14:anchorId="4312A552" wp14:editId="3A766CDB">
            <wp:extent cx="5943600" cy="3343275"/>
            <wp:effectExtent l="0" t="0" r="0" b="9525"/>
            <wp:docPr id="13727907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79074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3D115399" w14:textId="77777777" w:rsidR="00EC2E7D" w:rsidRDefault="00EC2E7D" w:rsidP="00134D65"/>
    <w:p w14:paraId="71310F46" w14:textId="2C11071E" w:rsidR="00EC2E7D" w:rsidRDefault="00EC2E7D" w:rsidP="00134D65">
      <w:r>
        <w:t xml:space="preserve">And before we leave the milk of God’s word… which truly is… the milk of God’s word… and move forward in understanding the importance of the day of Trumpets also known as Yom Teruah… I want you to know that there is an abundance of evidence concerning the fact that Paul always lived in obedience to the law and we have many, many, many full-throated teachings on this very factual biblical topic at both our Holy Impact Ministries YouTube channel as well as at our Holy Impact Ministries website that you can find at HolyImpactMinistries.com if you’d like more scriptural references and facts to test through the fire of prayer. </w:t>
      </w:r>
      <w:r w:rsidR="00FE6EC1">
        <w:t xml:space="preserve">I always like to do that little exercise because I know that we oftentimes have people watching our studies around this time of year who have been part of today’s modern-day denominational man-made empires who love to teach the philosophies and the man-made hermeneutical dogmas of demons that lead people right back down into the bondage of sin and transgression. This always needs to be addressed at least in some measure so that we can get back to the truth of the matter which is… the spoken word of God that Yeshua became in the flesh and word of God the Father that he himself came to lay his life down in order to teach and preach. </w:t>
      </w:r>
    </w:p>
    <w:p w14:paraId="3100ACE0" w14:textId="77777777" w:rsidR="00EC2E7D" w:rsidRDefault="00EC2E7D" w:rsidP="00134D65"/>
    <w:p w14:paraId="29181485" w14:textId="2B6E7501" w:rsidR="00EC2E7D" w:rsidRDefault="00FE6EC1" w:rsidP="00134D65">
      <w:r>
        <w:t>And so…</w:t>
      </w:r>
      <w:r w:rsidR="00EC2E7D">
        <w:t xml:space="preserve"> with </w:t>
      </w:r>
      <w:r>
        <w:t>the milk</w:t>
      </w:r>
      <w:r w:rsidR="00EC2E7D">
        <w:t xml:space="preserve"> of truth being put firmly within your hearing… let's now move on to the </w:t>
      </w:r>
      <w:r>
        <w:t xml:space="preserve">meat of God’s word and the </w:t>
      </w:r>
      <w:r w:rsidR="00EC2E7D">
        <w:t>significance and the prophetical implications of God’s appointments and why every true modern-day Christian should be keeping them in remembrance</w:t>
      </w:r>
      <w:r>
        <w:t xml:space="preserve"> each and every year</w:t>
      </w:r>
      <w:r w:rsidR="00EC2E7D">
        <w:t>.</w:t>
      </w:r>
    </w:p>
    <w:p w14:paraId="1695A7A0" w14:textId="77777777" w:rsidR="00EC2E7D" w:rsidRDefault="00EC2E7D" w:rsidP="00134D65"/>
    <w:p w14:paraId="3E11AE07" w14:textId="040D1CCC" w:rsidR="00EC2E7D" w:rsidRDefault="00EC2E7D" w:rsidP="00134D65">
      <w:r>
        <w:t>One of the first things that we need to understand is that God’s feast days, Sabbaths, and Appointments are all prophetical. What does that mean… that they’re all prophetical? It means that God’s feast days, Sabbaths, and Appointments have everything to do with where we are today on God’s prophetical timeline.</w:t>
      </w:r>
    </w:p>
    <w:p w14:paraId="23A934D8" w14:textId="77777777" w:rsidR="00EC2E7D" w:rsidRDefault="00EC2E7D" w:rsidP="00134D65"/>
    <w:p w14:paraId="62319823" w14:textId="399ED60E" w:rsidR="00EC2E7D" w:rsidRDefault="00EC2E7D" w:rsidP="00134D65">
      <w:r>
        <w:t>Where are we today on God’s prophetical timeline? How do we know what to expect next? How can we be sure that we are where we think we are on God’s prophetical timeline</w:t>
      </w:r>
      <w:r w:rsidR="00FE6EC1">
        <w:t xml:space="preserve"> today in our time</w:t>
      </w:r>
      <w:r>
        <w:t>?</w:t>
      </w:r>
    </w:p>
    <w:p w14:paraId="00420C0D" w14:textId="77777777" w:rsidR="00EC2E7D" w:rsidRDefault="00EC2E7D" w:rsidP="00134D65"/>
    <w:p w14:paraId="037AD5F8" w14:textId="3573891B" w:rsidR="00EC2E7D" w:rsidRDefault="00EC2E7D" w:rsidP="00134D65">
      <w:r>
        <w:t xml:space="preserve">My friends… you don’t have to be a biblical scholar to understand God’s prophetical timeline. All you have to do… is keep his commandments… and you will always know where you are on God’s prophetical Timeline. </w:t>
      </w:r>
      <w:r w:rsidR="00FE6EC1" w:rsidRPr="00FE6EC1">
        <w:rPr>
          <w:b/>
          <w:bCs/>
        </w:rPr>
        <w:t>(</w:t>
      </w:r>
      <w:proofErr w:type="spellStart"/>
      <w:r w:rsidR="00FE6EC1" w:rsidRPr="00FE6EC1">
        <w:rPr>
          <w:b/>
          <w:bCs/>
        </w:rPr>
        <w:t>scrn</w:t>
      </w:r>
      <w:proofErr w:type="spellEnd"/>
      <w:r w:rsidR="00FE6EC1" w:rsidRPr="00FE6EC1">
        <w:rPr>
          <w:b/>
          <w:bCs/>
        </w:rPr>
        <w:t xml:space="preserve"> 7)</w:t>
      </w:r>
    </w:p>
    <w:p w14:paraId="6AAFD02B" w14:textId="77777777" w:rsidR="00FE6EC1" w:rsidRDefault="00FE6EC1" w:rsidP="00134D65"/>
    <w:p w14:paraId="1132F4A4" w14:textId="108942CD" w:rsidR="00FE6EC1" w:rsidRDefault="00FE6EC1" w:rsidP="00134D65">
      <w:r>
        <w:rPr>
          <w:noProof/>
        </w:rPr>
        <w:lastRenderedPageBreak/>
        <w:drawing>
          <wp:inline distT="0" distB="0" distL="0" distR="0" wp14:anchorId="65F88FE9" wp14:editId="3D0C5C5B">
            <wp:extent cx="6096635" cy="3429000"/>
            <wp:effectExtent l="0" t="0" r="0" b="0"/>
            <wp:docPr id="2390465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29F72F80" w14:textId="77777777" w:rsidR="00EC2E7D" w:rsidRDefault="00EC2E7D" w:rsidP="00134D65"/>
    <w:p w14:paraId="36DC3F7D" w14:textId="13BB7DDA" w:rsidR="00EC2E7D" w:rsidRPr="00FE6EC1" w:rsidRDefault="00FE6EC1" w:rsidP="00134D65">
      <w:pPr>
        <w:rPr>
          <w:b/>
          <w:bCs/>
        </w:rPr>
      </w:pPr>
      <w:r>
        <w:t xml:space="preserve">As we can see here on this list of feast days and appointments that have been commanded by God the Father… we have 7 predominant appointments that we are all commanded to keep in remembrance… but please make note of the fact that not all of these appointments are actual feast </w:t>
      </w:r>
      <w:proofErr w:type="gramStart"/>
      <w:r>
        <w:t>days;</w:t>
      </w:r>
      <w:proofErr w:type="gramEnd"/>
      <w:r>
        <w:t xml:space="preserve"> </w:t>
      </w:r>
      <w:r w:rsidRPr="00FE6EC1">
        <w:rPr>
          <w:b/>
          <w:bCs/>
        </w:rPr>
        <w:t>(</w:t>
      </w:r>
      <w:proofErr w:type="spellStart"/>
      <w:r w:rsidRPr="00FE6EC1">
        <w:rPr>
          <w:b/>
          <w:bCs/>
        </w:rPr>
        <w:t>scrn</w:t>
      </w:r>
      <w:proofErr w:type="spellEnd"/>
      <w:r w:rsidRPr="00FE6EC1">
        <w:rPr>
          <w:b/>
          <w:bCs/>
        </w:rPr>
        <w:t xml:space="preserve"> 8)</w:t>
      </w:r>
    </w:p>
    <w:p w14:paraId="2F0E21C2" w14:textId="77777777" w:rsidR="00FE6EC1" w:rsidRDefault="00FE6EC1" w:rsidP="00134D65"/>
    <w:p w14:paraId="6F34D885" w14:textId="0D6C363B" w:rsidR="00FE6EC1" w:rsidRDefault="00FE6EC1" w:rsidP="00134D65">
      <w:r>
        <w:rPr>
          <w:noProof/>
        </w:rPr>
        <w:lastRenderedPageBreak/>
        <w:drawing>
          <wp:inline distT="0" distB="0" distL="0" distR="0" wp14:anchorId="0B691E0C" wp14:editId="2218DD18">
            <wp:extent cx="5943600" cy="3343275"/>
            <wp:effectExtent l="0" t="0" r="0" b="9525"/>
            <wp:docPr id="16478555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855595"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943600" cy="3343275"/>
                    </a:xfrm>
                    <a:prstGeom prst="rect">
                      <a:avLst/>
                    </a:prstGeom>
                  </pic:spPr>
                </pic:pic>
              </a:graphicData>
            </a:graphic>
          </wp:inline>
        </w:drawing>
      </w:r>
    </w:p>
    <w:p w14:paraId="2723320A" w14:textId="77777777" w:rsidR="00FE6EC1" w:rsidRDefault="00FE6EC1" w:rsidP="00134D65"/>
    <w:p w14:paraId="78996AAD" w14:textId="6F24DBF7" w:rsidR="00FE6EC1" w:rsidRDefault="00FE6EC1" w:rsidP="00134D65">
      <w:r>
        <w:t xml:space="preserve">Only three of these appointments qualify as actual “feast days”, </w:t>
      </w:r>
      <w:proofErr w:type="gramStart"/>
      <w:r>
        <w:t>never the less</w:t>
      </w:r>
      <w:proofErr w:type="gramEnd"/>
      <w:r>
        <w:t xml:space="preserve">… all of these appointments are indeed important because they all point to the time when God will once again tabernacle with men in his soon-coming kingdom. </w:t>
      </w:r>
    </w:p>
    <w:p w14:paraId="4BB4E1D4" w14:textId="77777777" w:rsidR="00FE6EC1" w:rsidRDefault="00FE6EC1" w:rsidP="00134D65"/>
    <w:p w14:paraId="72ED5E41" w14:textId="281D7F8E" w:rsidR="00FE6EC1" w:rsidRDefault="00FE6EC1" w:rsidP="00134D65">
      <w:r>
        <w:t xml:space="preserve">The most important thing to understand about these commanded appointments is that God wants us to keep them in remembrance and teach them to our children because they are indeed… prophetical. </w:t>
      </w:r>
    </w:p>
    <w:p w14:paraId="0C8EAFB5" w14:textId="77777777" w:rsidR="00FE6EC1" w:rsidRDefault="00FE6EC1" w:rsidP="00134D65"/>
    <w:p w14:paraId="25E039B2" w14:textId="7C34AA7C" w:rsidR="00FE6EC1" w:rsidRDefault="00FE6EC1" w:rsidP="00134D65">
      <w:r>
        <w:t>These appointments… these “</w:t>
      </w:r>
      <w:proofErr w:type="spellStart"/>
      <w:proofErr w:type="gramStart"/>
      <w:r>
        <w:t>Moedim</w:t>
      </w:r>
      <w:proofErr w:type="spellEnd"/>
      <w:r>
        <w:t>”…</w:t>
      </w:r>
      <w:proofErr w:type="gramEnd"/>
      <w:r>
        <w:t xml:space="preserve"> help to remind us of the new thing that God is in the process of doing for us all!</w:t>
      </w:r>
    </w:p>
    <w:p w14:paraId="615B31A6" w14:textId="77777777" w:rsidR="00FE6EC1" w:rsidRDefault="00FE6EC1" w:rsidP="00134D65"/>
    <w:p w14:paraId="67C9DE57" w14:textId="6EFB1B1B" w:rsidR="00FE6EC1" w:rsidRDefault="00FE6EC1" w:rsidP="00134D65">
      <w:r>
        <w:t>The first four Spring appointments of Yehvoah God that appear in the spring have already been fulfilled</w:t>
      </w:r>
      <w:r w:rsidR="00852E2E">
        <w:t xml:space="preserve"> by the Passover Lamb of God who is Yeshua</w:t>
      </w:r>
      <w:r>
        <w:t xml:space="preserve">. </w:t>
      </w:r>
      <w:r w:rsidR="00852E2E">
        <w:t xml:space="preserve">Let’s take a look at some more Scripture; </w:t>
      </w:r>
      <w:r w:rsidR="00852E2E" w:rsidRPr="00852E2E">
        <w:rPr>
          <w:b/>
          <w:bCs/>
        </w:rPr>
        <w:t>(</w:t>
      </w:r>
      <w:proofErr w:type="spellStart"/>
      <w:r w:rsidR="00852E2E" w:rsidRPr="00852E2E">
        <w:rPr>
          <w:b/>
          <w:bCs/>
        </w:rPr>
        <w:t>scrn</w:t>
      </w:r>
      <w:proofErr w:type="spellEnd"/>
      <w:r w:rsidR="00852E2E" w:rsidRPr="00852E2E">
        <w:rPr>
          <w:b/>
          <w:bCs/>
        </w:rPr>
        <w:t xml:space="preserve"> 9)</w:t>
      </w:r>
    </w:p>
    <w:p w14:paraId="2015B6C2" w14:textId="77777777" w:rsidR="00852E2E" w:rsidRDefault="00852E2E" w:rsidP="00134D65"/>
    <w:p w14:paraId="3005ADCE" w14:textId="05E31758" w:rsidR="00852E2E" w:rsidRDefault="00852E2E" w:rsidP="00134D65">
      <w:r>
        <w:rPr>
          <w:noProof/>
        </w:rPr>
        <w:lastRenderedPageBreak/>
        <w:drawing>
          <wp:inline distT="0" distB="0" distL="0" distR="0" wp14:anchorId="74034243" wp14:editId="17BA3D0B">
            <wp:extent cx="5943600" cy="3343275"/>
            <wp:effectExtent l="0" t="0" r="0" b="9525"/>
            <wp:docPr id="175294663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946630"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943600" cy="3343275"/>
                    </a:xfrm>
                    <a:prstGeom prst="rect">
                      <a:avLst/>
                    </a:prstGeom>
                  </pic:spPr>
                </pic:pic>
              </a:graphicData>
            </a:graphic>
          </wp:inline>
        </w:drawing>
      </w:r>
    </w:p>
    <w:p w14:paraId="135AA933" w14:textId="77777777" w:rsidR="00852E2E" w:rsidRDefault="00852E2E" w:rsidP="00134D65"/>
    <w:p w14:paraId="300FAE8B" w14:textId="73A25872" w:rsidR="00852E2E" w:rsidRDefault="00852E2E" w:rsidP="00134D65">
      <w:r>
        <w:t>The Apostle Paul calls our Messiah Yeshua our “Passover Lamb”? Why? Because he died on Passover Day which is also known as “Preparation Day” in preparation for the feast of Unleavened Bread which comes immediately after the Passover.</w:t>
      </w:r>
    </w:p>
    <w:p w14:paraId="353E2A95" w14:textId="77777777" w:rsidR="00852E2E" w:rsidRDefault="00852E2E" w:rsidP="00134D65"/>
    <w:p w14:paraId="38D72A80" w14:textId="1BF6E0EC" w:rsidR="00852E2E" w:rsidRDefault="00852E2E" w:rsidP="00134D65">
      <w:r>
        <w:t>The commanded appointment of the Passover itself… was fulfilled when the Passover Lamb was sacrificed for mankind so that the sin and transgressions of mankind could be forgiven! But that’s not all… Yeshua is also known as the “</w:t>
      </w:r>
      <w:proofErr w:type="spellStart"/>
      <w:r>
        <w:t>firstfruit</w:t>
      </w:r>
      <w:proofErr w:type="spellEnd"/>
      <w:r>
        <w:t>”!</w:t>
      </w:r>
      <w:r w:rsidRPr="00852E2E">
        <w:rPr>
          <w:b/>
          <w:bCs/>
        </w:rPr>
        <w:t xml:space="preserve"> (</w:t>
      </w:r>
      <w:proofErr w:type="spellStart"/>
      <w:r w:rsidRPr="00852E2E">
        <w:rPr>
          <w:b/>
          <w:bCs/>
        </w:rPr>
        <w:t>scrn</w:t>
      </w:r>
      <w:proofErr w:type="spellEnd"/>
      <w:r w:rsidRPr="00852E2E">
        <w:rPr>
          <w:b/>
          <w:bCs/>
        </w:rPr>
        <w:t xml:space="preserve"> 10)</w:t>
      </w:r>
    </w:p>
    <w:p w14:paraId="7AC7A26D" w14:textId="77777777" w:rsidR="00852E2E" w:rsidRDefault="00852E2E" w:rsidP="00134D65"/>
    <w:p w14:paraId="7648431C" w14:textId="0465CA71" w:rsidR="00852E2E" w:rsidRDefault="00852E2E" w:rsidP="00134D65">
      <w:r>
        <w:rPr>
          <w:noProof/>
        </w:rPr>
        <w:lastRenderedPageBreak/>
        <w:drawing>
          <wp:inline distT="0" distB="0" distL="0" distR="0" wp14:anchorId="5014154F" wp14:editId="24D16272">
            <wp:extent cx="5943600" cy="3343275"/>
            <wp:effectExtent l="0" t="0" r="0" b="9525"/>
            <wp:docPr id="1877929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2950"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943600" cy="3343275"/>
                    </a:xfrm>
                    <a:prstGeom prst="rect">
                      <a:avLst/>
                    </a:prstGeom>
                  </pic:spPr>
                </pic:pic>
              </a:graphicData>
            </a:graphic>
          </wp:inline>
        </w:drawing>
      </w:r>
    </w:p>
    <w:p w14:paraId="495163EF" w14:textId="77777777" w:rsidR="00852E2E" w:rsidRDefault="00852E2E" w:rsidP="00134D65"/>
    <w:p w14:paraId="37503C7A" w14:textId="46F30835" w:rsidR="00852E2E" w:rsidRDefault="00852E2E" w:rsidP="00134D65">
      <w:r>
        <w:t xml:space="preserve">Why is it so important to understand that Yeshua is the “Firstfruits”? Let’s open the books to </w:t>
      </w:r>
      <w:r w:rsidRPr="00852E2E">
        <w:rPr>
          <w:b/>
          <w:bCs/>
        </w:rPr>
        <w:t>Leviticus chapter 23:9-14 E1</w:t>
      </w:r>
    </w:p>
    <w:p w14:paraId="21BA1E72" w14:textId="77777777" w:rsidR="00852E2E" w:rsidRDefault="00852E2E" w:rsidP="00134D65"/>
    <w:p w14:paraId="4E9A89C0" w14:textId="77777777" w:rsidR="00852E2E" w:rsidRPr="00852E2E" w:rsidRDefault="00852E2E" w:rsidP="00852E2E">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852E2E">
        <w:rPr>
          <w:rFonts w:ascii="Verdana" w:hAnsi="Verdana" w:cs="Verdana"/>
          <w:b/>
          <w:bCs/>
          <w:color w:val="292F33"/>
          <w:kern w:val="0"/>
          <w:sz w:val="24"/>
          <w:szCs w:val="24"/>
          <w:lang w:val="x-none" w:eastAsia="x-none"/>
        </w:rPr>
        <w:t>The Feast of Firstfruits</w:t>
      </w:r>
    </w:p>
    <w:p w14:paraId="19A37779" w14:textId="77777777" w:rsidR="00852E2E" w:rsidRPr="00852E2E" w:rsidRDefault="00852E2E" w:rsidP="00852E2E">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852E2E">
        <w:rPr>
          <w:rFonts w:ascii="Verdana" w:hAnsi="Verdana" w:cs="Verdana"/>
          <w:color w:val="218282"/>
          <w:kern w:val="0"/>
          <w:sz w:val="24"/>
          <w:szCs w:val="24"/>
          <w:lang w:val="x-none" w:eastAsia="x-none"/>
        </w:rPr>
        <w:t>Lev 23:9</w:t>
      </w:r>
      <w:r w:rsidRPr="00852E2E">
        <w:rPr>
          <w:rFonts w:ascii="Verdana" w:hAnsi="Verdana" w:cs="Verdana"/>
          <w:color w:val="292F33"/>
          <w:kern w:val="0"/>
          <w:sz w:val="24"/>
          <w:szCs w:val="24"/>
          <w:lang w:val="x-none" w:eastAsia="x-none"/>
        </w:rPr>
        <w:t xml:space="preserve">  And the </w:t>
      </w:r>
      <w:r w:rsidRPr="00852E2E">
        <w:rPr>
          <w:rFonts w:ascii="Verdana" w:hAnsi="Verdana" w:cs="Verdana"/>
          <w:color w:val="292F33"/>
          <w:kern w:val="0"/>
          <w:sz w:val="24"/>
          <w:szCs w:val="24"/>
          <w:shd w:val="clear" w:color="auto" w:fill="FF8040"/>
          <w:lang w:val="x-none" w:eastAsia="x-none"/>
        </w:rPr>
        <w:t>LORD</w:t>
      </w:r>
      <w:r w:rsidRPr="00852E2E">
        <w:rPr>
          <w:rFonts w:ascii="Verdana" w:hAnsi="Verdana" w:cs="Verdana"/>
          <w:color w:val="292F33"/>
          <w:kern w:val="0"/>
          <w:sz w:val="24"/>
          <w:szCs w:val="24"/>
          <w:lang w:val="x-none" w:eastAsia="x-none"/>
        </w:rPr>
        <w:t xml:space="preserve"> spoke to Moses, saying, </w:t>
      </w:r>
    </w:p>
    <w:p w14:paraId="2F2B25F0" w14:textId="77777777" w:rsidR="00852E2E" w:rsidRPr="00852E2E" w:rsidRDefault="00852E2E" w:rsidP="00852E2E">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852E2E">
        <w:rPr>
          <w:rFonts w:ascii="Verdana" w:hAnsi="Verdana" w:cs="Verdana"/>
          <w:color w:val="218282"/>
          <w:kern w:val="0"/>
          <w:sz w:val="24"/>
          <w:szCs w:val="24"/>
          <w:lang w:val="x-none" w:eastAsia="x-none"/>
        </w:rPr>
        <w:t>Lev 23:10</w:t>
      </w:r>
      <w:r w:rsidRPr="00852E2E">
        <w:rPr>
          <w:rFonts w:ascii="Verdana" w:hAnsi="Verdana" w:cs="Verdana"/>
          <w:color w:val="292F33"/>
          <w:kern w:val="0"/>
          <w:sz w:val="24"/>
          <w:szCs w:val="24"/>
          <w:lang w:val="x-none" w:eastAsia="x-none"/>
        </w:rPr>
        <w:t xml:space="preserve">  </w:t>
      </w:r>
      <w:r w:rsidRPr="00852E2E">
        <w:rPr>
          <w:rFonts w:ascii="Verdana" w:eastAsia="Times New Roman" w:hAnsi="Verdana" w:cs="Verdana"/>
          <w:color w:val="292F33"/>
          <w:kern w:val="0"/>
          <w:sz w:val="24"/>
          <w:szCs w:val="24"/>
          <w:lang w:val="x-none" w:eastAsia="x-none"/>
        </w:rPr>
        <w:t xml:space="preserve">“Speak to the people of Israel and say to them, When you come into the land that I give you and reap its harvest, you shall bring the sheaf of the </w:t>
      </w:r>
      <w:proofErr w:type="spellStart"/>
      <w:r w:rsidRPr="00852E2E">
        <w:rPr>
          <w:rFonts w:ascii="Verdana" w:eastAsia="Times New Roman" w:hAnsi="Verdana" w:cs="Verdana"/>
          <w:color w:val="292F33"/>
          <w:kern w:val="0"/>
          <w:sz w:val="24"/>
          <w:szCs w:val="24"/>
          <w:lang w:val="x-none" w:eastAsia="x-none"/>
        </w:rPr>
        <w:t>firstfruits</w:t>
      </w:r>
      <w:proofErr w:type="spellEnd"/>
      <w:r w:rsidRPr="00852E2E">
        <w:rPr>
          <w:rFonts w:ascii="Verdana" w:eastAsia="Times New Roman" w:hAnsi="Verdana" w:cs="Verdana"/>
          <w:color w:val="292F33"/>
          <w:kern w:val="0"/>
          <w:sz w:val="24"/>
          <w:szCs w:val="24"/>
          <w:lang w:val="x-none" w:eastAsia="x-none"/>
        </w:rPr>
        <w:t xml:space="preserve"> of your harvest to the priest, </w:t>
      </w:r>
    </w:p>
    <w:p w14:paraId="255B3EE2" w14:textId="77777777" w:rsidR="00852E2E" w:rsidRPr="00852E2E" w:rsidRDefault="00852E2E" w:rsidP="00852E2E">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852E2E">
        <w:rPr>
          <w:rFonts w:ascii="Verdana" w:hAnsi="Verdana" w:cs="Verdana"/>
          <w:color w:val="218282"/>
          <w:kern w:val="0"/>
          <w:sz w:val="24"/>
          <w:szCs w:val="24"/>
          <w:lang w:val="x-none" w:eastAsia="x-none"/>
        </w:rPr>
        <w:t>Lev 23:11</w:t>
      </w:r>
      <w:r w:rsidRPr="00852E2E">
        <w:rPr>
          <w:rFonts w:ascii="Verdana" w:hAnsi="Verdana" w:cs="Verdana"/>
          <w:color w:val="292F33"/>
          <w:kern w:val="0"/>
          <w:sz w:val="24"/>
          <w:szCs w:val="24"/>
          <w:lang w:val="x-none" w:eastAsia="x-none"/>
        </w:rPr>
        <w:t xml:space="preserve">  and </w:t>
      </w:r>
      <w:r w:rsidRPr="00852E2E">
        <w:rPr>
          <w:rFonts w:ascii="Verdana" w:hAnsi="Verdana" w:cs="Verdana"/>
          <w:color w:val="292F33"/>
          <w:kern w:val="0"/>
          <w:sz w:val="24"/>
          <w:szCs w:val="24"/>
          <w:shd w:val="clear" w:color="auto" w:fill="00FFFF"/>
          <w:lang w:val="x-none" w:eastAsia="x-none"/>
        </w:rPr>
        <w:t xml:space="preserve">he shall wave the sheaf before the </w:t>
      </w:r>
      <w:r w:rsidRPr="00852E2E">
        <w:rPr>
          <w:rFonts w:ascii="Verdana" w:hAnsi="Verdana" w:cs="Verdana"/>
          <w:color w:val="292F33"/>
          <w:kern w:val="0"/>
          <w:sz w:val="24"/>
          <w:szCs w:val="24"/>
          <w:shd w:val="clear" w:color="auto" w:fill="FF8040"/>
          <w:lang w:val="x-none" w:eastAsia="x-none"/>
        </w:rPr>
        <w:t>LORD</w:t>
      </w:r>
      <w:r w:rsidRPr="00852E2E">
        <w:rPr>
          <w:rFonts w:ascii="Verdana" w:hAnsi="Verdana" w:cs="Verdana"/>
          <w:color w:val="292F33"/>
          <w:kern w:val="0"/>
          <w:sz w:val="24"/>
          <w:szCs w:val="24"/>
          <w:lang w:val="x-none" w:eastAsia="x-none"/>
        </w:rPr>
        <w:t xml:space="preserve">, </w:t>
      </w:r>
      <w:r w:rsidRPr="00852E2E">
        <w:rPr>
          <w:rFonts w:ascii="Verdana" w:hAnsi="Verdana" w:cs="Verdana"/>
          <w:color w:val="292F33"/>
          <w:kern w:val="0"/>
          <w:sz w:val="24"/>
          <w:szCs w:val="24"/>
          <w:shd w:val="clear" w:color="auto" w:fill="00FFFF"/>
          <w:lang w:val="x-none" w:eastAsia="x-none"/>
        </w:rPr>
        <w:t>so that you may be accepted</w:t>
      </w:r>
      <w:r w:rsidRPr="00852E2E">
        <w:rPr>
          <w:rFonts w:ascii="Verdana" w:hAnsi="Verdana" w:cs="Verdana"/>
          <w:color w:val="292F33"/>
          <w:kern w:val="0"/>
          <w:sz w:val="24"/>
          <w:szCs w:val="24"/>
          <w:lang w:val="x-none" w:eastAsia="x-none"/>
        </w:rPr>
        <w:t xml:space="preserve">. </w:t>
      </w:r>
      <w:r w:rsidRPr="00852E2E">
        <w:rPr>
          <w:rFonts w:ascii="Verdana" w:hAnsi="Verdana" w:cs="Verdana"/>
          <w:color w:val="292F33"/>
          <w:kern w:val="0"/>
          <w:sz w:val="24"/>
          <w:szCs w:val="24"/>
          <w:shd w:val="clear" w:color="auto" w:fill="80FF80"/>
          <w:lang w:val="x-none" w:eastAsia="x-none"/>
        </w:rPr>
        <w:t>On the day after the Sabbath the priest shall wave it. </w:t>
      </w:r>
    </w:p>
    <w:p w14:paraId="38881DA6" w14:textId="77777777" w:rsidR="00852E2E" w:rsidRPr="00852E2E" w:rsidRDefault="00852E2E" w:rsidP="00852E2E">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852E2E">
        <w:rPr>
          <w:rFonts w:ascii="Verdana" w:hAnsi="Verdana" w:cs="Verdana"/>
          <w:color w:val="218282"/>
          <w:kern w:val="0"/>
          <w:sz w:val="24"/>
          <w:szCs w:val="24"/>
          <w:lang w:val="x-none" w:eastAsia="x-none"/>
        </w:rPr>
        <w:t>Lev 23:12</w:t>
      </w:r>
      <w:r w:rsidRPr="00852E2E">
        <w:rPr>
          <w:rFonts w:ascii="Verdana" w:hAnsi="Verdana" w:cs="Verdana"/>
          <w:color w:val="292F33"/>
          <w:kern w:val="0"/>
          <w:sz w:val="24"/>
          <w:szCs w:val="24"/>
          <w:lang w:val="x-none" w:eastAsia="x-none"/>
        </w:rPr>
        <w:t xml:space="preserve">  And on the day when you wave the sheaf, </w:t>
      </w:r>
      <w:r w:rsidRPr="00852E2E">
        <w:rPr>
          <w:rFonts w:ascii="Verdana" w:hAnsi="Verdana" w:cs="Verdana"/>
          <w:color w:val="292F33"/>
          <w:kern w:val="0"/>
          <w:sz w:val="24"/>
          <w:szCs w:val="24"/>
          <w:shd w:val="clear" w:color="auto" w:fill="00FFFF"/>
          <w:lang w:val="x-none" w:eastAsia="x-none"/>
        </w:rPr>
        <w:t>you shall offer a male lamb a year old without blemish</w:t>
      </w:r>
      <w:r w:rsidRPr="00852E2E">
        <w:rPr>
          <w:rFonts w:ascii="Verdana" w:hAnsi="Verdana" w:cs="Verdana"/>
          <w:color w:val="292F33"/>
          <w:kern w:val="0"/>
          <w:sz w:val="24"/>
          <w:szCs w:val="24"/>
          <w:lang w:val="x-none" w:eastAsia="x-none"/>
        </w:rPr>
        <w:t xml:space="preserve"> as a burnt offering to the </w:t>
      </w:r>
      <w:r w:rsidRPr="00852E2E">
        <w:rPr>
          <w:rFonts w:ascii="Verdana" w:hAnsi="Verdana" w:cs="Verdana"/>
          <w:color w:val="292F33"/>
          <w:kern w:val="0"/>
          <w:sz w:val="24"/>
          <w:szCs w:val="24"/>
          <w:shd w:val="clear" w:color="auto" w:fill="FF8040"/>
          <w:lang w:val="x-none" w:eastAsia="x-none"/>
        </w:rPr>
        <w:t>LORD</w:t>
      </w:r>
      <w:r w:rsidRPr="00852E2E">
        <w:rPr>
          <w:rFonts w:ascii="Verdana" w:hAnsi="Verdana" w:cs="Verdana"/>
          <w:color w:val="292F33"/>
          <w:kern w:val="0"/>
          <w:sz w:val="24"/>
          <w:szCs w:val="24"/>
          <w:lang w:val="x-none" w:eastAsia="x-none"/>
        </w:rPr>
        <w:t>. </w:t>
      </w:r>
    </w:p>
    <w:p w14:paraId="58E62FF6" w14:textId="77777777" w:rsidR="00852E2E" w:rsidRPr="00852E2E" w:rsidRDefault="00852E2E" w:rsidP="00852E2E">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852E2E">
        <w:rPr>
          <w:rFonts w:ascii="Verdana" w:hAnsi="Verdana" w:cs="Verdana"/>
          <w:color w:val="218282"/>
          <w:kern w:val="0"/>
          <w:sz w:val="24"/>
          <w:szCs w:val="24"/>
          <w:lang w:val="x-none" w:eastAsia="x-none"/>
        </w:rPr>
        <w:t>Lev 23:13</w:t>
      </w:r>
      <w:r w:rsidRPr="00852E2E">
        <w:rPr>
          <w:rFonts w:ascii="Verdana" w:hAnsi="Verdana" w:cs="Verdana"/>
          <w:color w:val="292F33"/>
          <w:kern w:val="0"/>
          <w:sz w:val="24"/>
          <w:szCs w:val="24"/>
          <w:lang w:val="x-none" w:eastAsia="x-none"/>
        </w:rPr>
        <w:t xml:space="preserve">  And the grain offering with it shall be two tenths of an ephah of fine flour mixed with oil, a food offering to the LORD with a pleasing aroma, and the drink offering with it shall be of wine, a fourth of a </w:t>
      </w:r>
      <w:proofErr w:type="spellStart"/>
      <w:r w:rsidRPr="00852E2E">
        <w:rPr>
          <w:rFonts w:ascii="Verdana" w:hAnsi="Verdana" w:cs="Verdana"/>
          <w:color w:val="292F33"/>
          <w:kern w:val="0"/>
          <w:sz w:val="24"/>
          <w:szCs w:val="24"/>
          <w:lang w:val="x-none" w:eastAsia="x-none"/>
        </w:rPr>
        <w:t>hin</w:t>
      </w:r>
      <w:proofErr w:type="spellEnd"/>
      <w:r w:rsidRPr="00852E2E">
        <w:rPr>
          <w:rFonts w:ascii="Verdana" w:hAnsi="Verdana" w:cs="Verdana"/>
          <w:color w:val="292F33"/>
          <w:kern w:val="0"/>
          <w:sz w:val="24"/>
          <w:szCs w:val="24"/>
          <w:lang w:val="x-none" w:eastAsia="x-none"/>
        </w:rPr>
        <w:t>. </w:t>
      </w:r>
    </w:p>
    <w:p w14:paraId="28C1126E" w14:textId="11CAD539" w:rsidR="00852E2E" w:rsidRDefault="00852E2E" w:rsidP="00852E2E">
      <w:r w:rsidRPr="00852E2E">
        <w:rPr>
          <w:rFonts w:ascii="Verdana" w:hAnsi="Verdana" w:cs="Verdana"/>
          <w:color w:val="218282"/>
          <w:kern w:val="0"/>
          <w:sz w:val="24"/>
          <w:szCs w:val="24"/>
          <w:lang w:val="x-none" w:eastAsia="x-none"/>
        </w:rPr>
        <w:t>Lev 23:14</w:t>
      </w:r>
      <w:r w:rsidRPr="00852E2E">
        <w:rPr>
          <w:rFonts w:ascii="Verdana" w:hAnsi="Verdana" w:cs="Verdana"/>
          <w:color w:val="292F33"/>
          <w:kern w:val="0"/>
          <w:sz w:val="24"/>
          <w:szCs w:val="24"/>
          <w:lang w:val="x-none" w:eastAsia="x-none"/>
        </w:rPr>
        <w:t>  And you shall eat neither bread nor grain parched or fresh until this same day, until you have brought the offering of your God: it is a statute forever throughout your generations in all your dwellings. </w:t>
      </w:r>
    </w:p>
    <w:p w14:paraId="4B97B956" w14:textId="77777777" w:rsidR="00FE6EC1" w:rsidRDefault="00FE6EC1" w:rsidP="00134D65"/>
    <w:p w14:paraId="2B74928F" w14:textId="1FA70B14" w:rsidR="00FE6EC1" w:rsidRDefault="00852E2E" w:rsidP="00134D65">
      <w:r>
        <w:t xml:space="preserve">Our Messiah and King who is our Passover Lamb is also our High Priest in the order of Melchizedek who became the first fruit of the new </w:t>
      </w:r>
      <w:r>
        <w:lastRenderedPageBreak/>
        <w:t>harvest that would be brought into our Father's new Kingdom! It was he that waved that sheaf offering before our Father in heaven signaling the new incoming harvest so that… so that… we could be accepted just as is written in verse 11!</w:t>
      </w:r>
    </w:p>
    <w:p w14:paraId="7F921EB4" w14:textId="77777777" w:rsidR="00852E2E" w:rsidRDefault="00852E2E" w:rsidP="00134D65"/>
    <w:p w14:paraId="5150F50E" w14:textId="3A1374D5" w:rsidR="00852E2E" w:rsidRDefault="00852E2E" w:rsidP="00134D65">
      <w:r>
        <w:t xml:space="preserve">Yeshua… being a man… a perfect unblemished man… a Lamb that of his own will went to slaughter became our High Priest in the order of Melchizedek so that he could wave that sheaf offering… He was the sheaf offering… the first fruit of that new harvest and please make note of the fact that this has everything to do with his resurrection! </w:t>
      </w:r>
    </w:p>
    <w:p w14:paraId="22051512" w14:textId="77777777" w:rsidR="00852E2E" w:rsidRDefault="00852E2E" w:rsidP="00134D65"/>
    <w:p w14:paraId="5A8CF305" w14:textId="04B3CC5C" w:rsidR="00852E2E" w:rsidRDefault="00852E2E" w:rsidP="00134D65">
      <w:r>
        <w:t>Yeshua was resurrected not on some pagan roman catholic Easter Sunday morning… but on the day AFTER THE SABBATH… AFTER THE PASSOVER just as we are told in verse 11!</w:t>
      </w:r>
    </w:p>
    <w:p w14:paraId="068D0F41" w14:textId="77777777" w:rsidR="00852E2E" w:rsidRDefault="00852E2E" w:rsidP="00134D65"/>
    <w:p w14:paraId="41247FC6" w14:textId="0FC11D37" w:rsidR="00852E2E" w:rsidRDefault="00852E2E" w:rsidP="00134D65">
      <w:r>
        <w:t xml:space="preserve">The first thing that we see in this list of appointments laid out before us in Leviticus chapter 23 is God’s Passover… and please also make note of the fact that the Passover does not belong to the Jews! According to verse 2 these are Yehovah God’s feasts and appointments… not the Jews. </w:t>
      </w:r>
    </w:p>
    <w:p w14:paraId="20D67432" w14:textId="77777777" w:rsidR="00852E2E" w:rsidRDefault="00852E2E" w:rsidP="00134D65"/>
    <w:p w14:paraId="1C809B51" w14:textId="70FDA3FA" w:rsidR="00852E2E" w:rsidRDefault="00852E2E" w:rsidP="00134D65">
      <w:r>
        <w:t xml:space="preserve">And so, we have the Passover first and foremost because you cannot have the resurrection of the Lamb of God until the Lamb of God has been </w:t>
      </w:r>
      <w:r w:rsidR="0033753A">
        <w:t>sacrificed</w:t>
      </w:r>
      <w:r>
        <w:t xml:space="preserve">. After the Lamb of God is sacrificed then… we have First Fruits which is the resurrection of that Passover Lamb who was then appointed by God our High Priest in the order of </w:t>
      </w:r>
      <w:r w:rsidR="0033753A">
        <w:t>Melchizedek</w:t>
      </w:r>
      <w:r>
        <w:t xml:space="preserve"> who can then show himself as the First Fruit of the new harvest so that you and I can become part of that new harvest. </w:t>
      </w:r>
    </w:p>
    <w:p w14:paraId="1949E449" w14:textId="77777777" w:rsidR="00FE6EC1" w:rsidRDefault="00FE6EC1" w:rsidP="00134D65"/>
    <w:p w14:paraId="2E07E5AF" w14:textId="1198A5B1" w:rsidR="00FE6EC1" w:rsidRDefault="0033753A" w:rsidP="00134D65">
      <w:r>
        <w:t xml:space="preserve">And so… according to Leviticus chapter 23… we have the Passover… then immediately after the Passover meal we have the feast of Unleavened Bread… why Unleavened Bread? Because our Passover Lamb was “unleavened” he was without sin… he was the bread of life! </w:t>
      </w:r>
      <w:r w:rsidRPr="0033753A">
        <w:rPr>
          <w:b/>
          <w:bCs/>
        </w:rPr>
        <w:t>John 6:35 (</w:t>
      </w:r>
      <w:proofErr w:type="spellStart"/>
      <w:r w:rsidRPr="0033753A">
        <w:rPr>
          <w:b/>
          <w:bCs/>
        </w:rPr>
        <w:t>scrn</w:t>
      </w:r>
      <w:proofErr w:type="spellEnd"/>
      <w:r w:rsidRPr="0033753A">
        <w:rPr>
          <w:b/>
          <w:bCs/>
        </w:rPr>
        <w:t xml:space="preserve"> 11)</w:t>
      </w:r>
    </w:p>
    <w:p w14:paraId="6BE93F2A" w14:textId="77777777" w:rsidR="0033753A" w:rsidRDefault="0033753A" w:rsidP="00134D65"/>
    <w:p w14:paraId="3B898664" w14:textId="2071A2C3" w:rsidR="0033753A" w:rsidRDefault="0033753A" w:rsidP="00134D65">
      <w:r>
        <w:rPr>
          <w:noProof/>
        </w:rPr>
        <w:lastRenderedPageBreak/>
        <w:drawing>
          <wp:inline distT="0" distB="0" distL="0" distR="0" wp14:anchorId="427DD12E" wp14:editId="34B5F331">
            <wp:extent cx="5943600" cy="3343275"/>
            <wp:effectExtent l="0" t="0" r="0" b="9525"/>
            <wp:docPr id="19453384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38419"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943600" cy="3343275"/>
                    </a:xfrm>
                    <a:prstGeom prst="rect">
                      <a:avLst/>
                    </a:prstGeom>
                  </pic:spPr>
                </pic:pic>
              </a:graphicData>
            </a:graphic>
          </wp:inline>
        </w:drawing>
      </w:r>
    </w:p>
    <w:p w14:paraId="12ADA43F" w14:textId="77777777" w:rsidR="0033753A" w:rsidRDefault="0033753A" w:rsidP="00134D65"/>
    <w:p w14:paraId="7606E103" w14:textId="769BC4CE" w:rsidR="0033753A" w:rsidRDefault="0033753A" w:rsidP="00134D65">
      <w:r>
        <w:t>Yeshua is all these things!</w:t>
      </w:r>
    </w:p>
    <w:p w14:paraId="574A6D46" w14:textId="77777777" w:rsidR="0033753A" w:rsidRDefault="0033753A" w:rsidP="00134D65"/>
    <w:p w14:paraId="3C1BCDEF" w14:textId="57F36122" w:rsidR="0033753A" w:rsidRDefault="0033753A" w:rsidP="00134D65">
      <w:r>
        <w:t xml:space="preserve">He is our Passover Lamb… he is the Bread of Life… he is our High Priest… He is the First Fruit of the new incoming harvest… he is the fulfilment of these spring appointments commanded by Yehvoah God his Father!... and much, much more. </w:t>
      </w:r>
    </w:p>
    <w:p w14:paraId="3584249F" w14:textId="77777777" w:rsidR="0033753A" w:rsidRDefault="0033753A" w:rsidP="00134D65"/>
    <w:p w14:paraId="5711B2C8" w14:textId="7442A9D3" w:rsidR="0033753A" w:rsidRDefault="0033753A" w:rsidP="00134D65">
      <w:r>
        <w:t>What comes next?</w:t>
      </w:r>
    </w:p>
    <w:p w14:paraId="2E746B95" w14:textId="77777777" w:rsidR="0033753A" w:rsidRDefault="0033753A" w:rsidP="00134D65"/>
    <w:p w14:paraId="6EFA8FB0" w14:textId="57124C75" w:rsidR="0033753A" w:rsidRDefault="0033753A" w:rsidP="00134D65">
      <w:r>
        <w:t xml:space="preserve">Pentecost… also known as “Shavuot” which represents our thankfulness and appreciation to God for giving us the hope of salvation. It is during this time that we who are one with our Passover Lamb also become part of the first fruits that will enter into his soon-coming Kingdom. It is on this day that we acknowledge that our sin offering has been made for us… and that we have received his Spirit within us and accept the writing of God’s law across our hearts and in our minds just as we were promised in Jeremiah chapter 31 of the Old Testament and both Hebrews chapter 8 and again in Hebrews chapter 10 of the New Testament! Our offering to God on this day is an offering of peace with him… it’s a </w:t>
      </w:r>
      <w:r>
        <w:lastRenderedPageBreak/>
        <w:t xml:space="preserve">wave offering signaling that we are in… we agree… we’ve picked up our crosses and agree to follow our Passover Lamb down into that watery grave of baptism and to resurrect ourselves as new creatures in order to live a new life as a new creation of God himself! This Pentecost… this Shavuot is all about receiving the Holy Spirit, the Ruach Hakodesh of God so that we can keep his commandments and so that we can accept the hope of salvation that our Passover Lamb has extended to us, and so that we can be his people… and so that he can… be our God. </w:t>
      </w:r>
    </w:p>
    <w:p w14:paraId="23102974" w14:textId="77777777" w:rsidR="000F499F" w:rsidRDefault="000F499F" w:rsidP="00134D65"/>
    <w:p w14:paraId="78FD12E1" w14:textId="3B5F7E1F" w:rsidR="000F499F" w:rsidRDefault="000F499F" w:rsidP="00134D65">
      <w:r>
        <w:t xml:space="preserve">And please make no mistake about it my friends… those who truly have received the hope of salvation promised by our Passover Lamb still to this day give burnt offerings and drink offerings and sin offerings and peace offerings and wave offerings through our humble acceptance of what has been done for us and acknowledging that his law has been written across our hearts and in our minds. It is our obedience to our Father in heaven because of what our Passover Lamb has done for us that all of these offerings listed by Him are done on a spiritual level because Yeshua our Passover Lamb who is now our High Priests makes these offerings in our stead and through Him and Him alone our Father in heaven is pleased to accept these offerings from us because our Passover Lamb has made us acceptable before the Father. </w:t>
      </w:r>
    </w:p>
    <w:p w14:paraId="0A5A50F5" w14:textId="77777777" w:rsidR="0033753A" w:rsidRDefault="0033753A" w:rsidP="00134D65"/>
    <w:p w14:paraId="4E352476" w14:textId="284A57E7" w:rsidR="0033753A" w:rsidRDefault="0033753A" w:rsidP="00134D65">
      <w:r>
        <w:t>Our Messiah and King… Yeshua… our Passover Lamb, the Bread of Life… the First Fruit of the resurrection… our High Priest in the order of Melchizedek… the one who asked the Father to give us his Holy Spirit has fulfilled all of these Spring appointments that take place at the beginning of the year</w:t>
      </w:r>
      <w:r w:rsidR="000F499F">
        <w:t xml:space="preserve">…. Every single one of them. And to this day he serves as our High Priest who has made these offerings for us so that we could be accepted just as we’re told in Leviticus chapter 23 verse 11. </w:t>
      </w:r>
    </w:p>
    <w:p w14:paraId="4690D809" w14:textId="77777777" w:rsidR="0033753A" w:rsidRDefault="0033753A" w:rsidP="00134D65"/>
    <w:p w14:paraId="09002E3A" w14:textId="09EED13E" w:rsidR="0033753A" w:rsidRPr="00134D65" w:rsidRDefault="0033753A" w:rsidP="00134D65">
      <w:r>
        <w:t xml:space="preserve">Which leads us to… the Day of Trumpets… </w:t>
      </w:r>
    </w:p>
    <w:p w14:paraId="2BE23EE0" w14:textId="77777777" w:rsidR="00134D65" w:rsidRDefault="00134D65" w:rsidP="00B83DFB"/>
    <w:p w14:paraId="1DC69672" w14:textId="5739B232" w:rsidR="00134D65" w:rsidRDefault="00FA48F7" w:rsidP="00B83DFB">
      <w:r>
        <w:t xml:space="preserve">Because we know that our Messiah and King came and fulfilled the first four appointments of God the Father, we should be able to deduct that he </w:t>
      </w:r>
      <w:r>
        <w:lastRenderedPageBreak/>
        <w:t xml:space="preserve">will return to fulfill the last three appointments of our Father in heaven which are the day of Trumpets, the day of Atonement, and finally the Feast of Tabernacles all of which play a very eye-opening roll in the return of our Messiah and King to the earth. </w:t>
      </w:r>
    </w:p>
    <w:p w14:paraId="150AE940" w14:textId="77777777" w:rsidR="00FA48F7" w:rsidRDefault="00FA48F7" w:rsidP="00B83DFB"/>
    <w:p w14:paraId="2EECE08D" w14:textId="627F2DFF" w:rsidR="00FA48F7" w:rsidRDefault="00FA48F7" w:rsidP="00B83DFB">
      <w:r>
        <w:t xml:space="preserve">Every King is announced with the blast of a “trumpet” to let the people know that the King is entering the room. The day of Trumpets also known as Yom Teruah is no exception. It’s meant to ready the people… to sound the alarm… to wake the sleeping, and to get the attention of the people because what comes next is one of the most important days of the year. </w:t>
      </w:r>
    </w:p>
    <w:p w14:paraId="1797D771" w14:textId="77777777" w:rsidR="00FA48F7" w:rsidRDefault="00FA48F7" w:rsidP="00B83DFB"/>
    <w:p w14:paraId="63A4788F" w14:textId="7A8008FA" w:rsidR="00FA48F7" w:rsidRDefault="00FA48F7" w:rsidP="00B83DFB">
      <w:r>
        <w:t>The Day of Trumpets is a day that the people are commanded to have a solemn rest… it is a memorial proclaimed with the blast of trumpets and it is to be a holy convocation. No work is to be done on this day which is known in Jewish circles as a “High Sabbath” because it resembles the 7</w:t>
      </w:r>
      <w:r w:rsidRPr="00FA48F7">
        <w:rPr>
          <w:vertAlign w:val="superscript"/>
        </w:rPr>
        <w:t>th</w:t>
      </w:r>
      <w:r>
        <w:t xml:space="preserve"> day Sabbath. This is a day of rest because what is to come 10 days later is monumental in scope.</w:t>
      </w:r>
    </w:p>
    <w:p w14:paraId="75C84AEE" w14:textId="77777777" w:rsidR="00FA48F7" w:rsidRDefault="00FA48F7" w:rsidP="00B83DFB"/>
    <w:p w14:paraId="402E52F5" w14:textId="195A1F0A" w:rsidR="00FA48F7" w:rsidRDefault="00FA48F7" w:rsidP="00B83DFB">
      <w:r>
        <w:t>The Day of Trumpets is meant to give people the time to ponder any and all sins that they may have committed or that their nations may have collectively committed over the past year because the soon-coming day of Atonement was always known as the one day of the year that the High Priest could enter into the holy of holies where the thrown of God himself was in order to receive atonement for sin and transgression.</w:t>
      </w:r>
    </w:p>
    <w:p w14:paraId="1EBE2756" w14:textId="77777777" w:rsidR="00FA48F7" w:rsidRDefault="00FA48F7" w:rsidP="00B83DFB"/>
    <w:p w14:paraId="5E9EA3B6" w14:textId="0D6BDB12" w:rsidR="00FA48F7" w:rsidRDefault="00FA48F7" w:rsidP="00B83DFB">
      <w:r>
        <w:t xml:space="preserve">This Day of Atonement is the one day out of the year that any and all sin was taken care of, even if the person did not know that they had committed a sin… even if that sin had been forgotten about… any old sin, and sin at all </w:t>
      </w:r>
      <w:proofErr w:type="gramStart"/>
      <w:r>
        <w:t>what so ever</w:t>
      </w:r>
      <w:proofErr w:type="gramEnd"/>
      <w:r>
        <w:t xml:space="preserve"> that had been committed had to be dealt with on the day of Atonement.</w:t>
      </w:r>
    </w:p>
    <w:p w14:paraId="4AA58F6A" w14:textId="77777777" w:rsidR="00FA48F7" w:rsidRDefault="00FA48F7" w:rsidP="00B83DFB"/>
    <w:p w14:paraId="1566BEF1" w14:textId="73044E52" w:rsidR="00FA48F7" w:rsidRDefault="00FA48F7" w:rsidP="00B83DFB">
      <w:r>
        <w:t xml:space="preserve">And then after every and all sin had been atoned for… comes the Feast of Tabernacles also known as “Sukkot” or “the Feast of Booths” which represents everyone turning back to Yehovah God the Father and </w:t>
      </w:r>
      <w:r>
        <w:lastRenderedPageBreak/>
        <w:t>rejoicing in his presence because it is at this time that God himself will once again tabernacle with men just as we’re told in Revelation chapter 21 which we’ll get to a litter farther down in this series of studies.</w:t>
      </w:r>
    </w:p>
    <w:p w14:paraId="0134DCE5" w14:textId="77777777" w:rsidR="00FA48F7" w:rsidRDefault="00FA48F7" w:rsidP="00B83DFB"/>
    <w:p w14:paraId="1440D078" w14:textId="4A6BCD05" w:rsidR="00FA48F7" w:rsidRDefault="00FA48F7" w:rsidP="00B83DFB">
      <w:r>
        <w:t xml:space="preserve">However, the point that needs to be understood here, is that all of God’s Sabbaths, Feast Days, and appointments mean something… unlike man's foolish traditions and pagan practices which tell us absolutely nothing other than how foolish men are in the eyes of God. </w:t>
      </w:r>
    </w:p>
    <w:p w14:paraId="584BFEB2" w14:textId="77777777" w:rsidR="00FA48F7" w:rsidRDefault="00FA48F7" w:rsidP="00B83DFB"/>
    <w:p w14:paraId="4AC911E9" w14:textId="5EE0A484" w:rsidR="00FA48F7" w:rsidRDefault="00FA48F7" w:rsidP="00B83DFB">
      <w:r>
        <w:t xml:space="preserve">Every one of these appointments set forth and commanded by Yehovah God the Father were set in stone… literally set in stone when God himself wrote on the two tablets of his testimony that we shall have no other gods before him… which means… that everything that our God says is to be written across our hearts and in our minds just as we’re told in Deuteronomy chapter 6. </w:t>
      </w:r>
      <w:r w:rsidRPr="00FA48F7">
        <w:rPr>
          <w:b/>
          <w:bCs/>
        </w:rPr>
        <w:t>(</w:t>
      </w:r>
      <w:proofErr w:type="spellStart"/>
      <w:r w:rsidRPr="00FA48F7">
        <w:rPr>
          <w:b/>
          <w:bCs/>
        </w:rPr>
        <w:t>scrn</w:t>
      </w:r>
      <w:proofErr w:type="spellEnd"/>
      <w:r w:rsidRPr="00FA48F7">
        <w:rPr>
          <w:b/>
          <w:bCs/>
        </w:rPr>
        <w:t xml:space="preserve"> 12)</w:t>
      </w:r>
    </w:p>
    <w:p w14:paraId="7419DEE6" w14:textId="77777777" w:rsidR="00FA48F7" w:rsidRDefault="00FA48F7" w:rsidP="00B83DFB"/>
    <w:p w14:paraId="694798CE" w14:textId="4ACEE0E5" w:rsidR="00FA48F7" w:rsidRDefault="00FA48F7" w:rsidP="00B83DFB">
      <w:r>
        <w:rPr>
          <w:noProof/>
        </w:rPr>
        <w:drawing>
          <wp:inline distT="0" distB="0" distL="0" distR="0" wp14:anchorId="7D96A03B" wp14:editId="086D5877">
            <wp:extent cx="5943600" cy="3343275"/>
            <wp:effectExtent l="0" t="0" r="0" b="9525"/>
            <wp:docPr id="5059306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30687"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943600" cy="3343275"/>
                    </a:xfrm>
                    <a:prstGeom prst="rect">
                      <a:avLst/>
                    </a:prstGeom>
                  </pic:spPr>
                </pic:pic>
              </a:graphicData>
            </a:graphic>
          </wp:inline>
        </w:drawing>
      </w:r>
    </w:p>
    <w:p w14:paraId="5EE2A5DE" w14:textId="77777777" w:rsidR="00B83DFB" w:rsidRDefault="00B83DFB" w:rsidP="00FA48F7"/>
    <w:p w14:paraId="30621348" w14:textId="167A67C3" w:rsidR="00FA48F7" w:rsidRDefault="00FA48F7" w:rsidP="00FA48F7">
      <w:pPr>
        <w:rPr>
          <w:b/>
          <w:bCs/>
        </w:rPr>
      </w:pPr>
      <w:r>
        <w:t xml:space="preserve">This particular Scripture is called the Jewish “Shama” which means to hear and </w:t>
      </w:r>
      <w:proofErr w:type="gramStart"/>
      <w:r>
        <w:t>listen</w:t>
      </w:r>
      <w:proofErr w:type="gramEnd"/>
      <w:r>
        <w:t xml:space="preserve"> and it has always been known throughout time as the most important and greatest commandment of all</w:t>
      </w:r>
      <w:r w:rsidR="000E2A9A">
        <w:t xml:space="preserve">, and not just in the Old </w:t>
      </w:r>
      <w:r w:rsidR="000E2A9A">
        <w:lastRenderedPageBreak/>
        <w:t xml:space="preserve">Testament mind you… but in the New Testament as well. </w:t>
      </w:r>
      <w:r w:rsidR="000E2A9A" w:rsidRPr="000E2A9A">
        <w:rPr>
          <w:b/>
          <w:bCs/>
        </w:rPr>
        <w:t>Mark 12:28-34 E2</w:t>
      </w:r>
    </w:p>
    <w:p w14:paraId="13C2FF16" w14:textId="77777777" w:rsidR="000E2A9A" w:rsidRDefault="000E2A9A" w:rsidP="00FA48F7">
      <w:pPr>
        <w:rPr>
          <w:b/>
          <w:bCs/>
        </w:rPr>
      </w:pPr>
    </w:p>
    <w:p w14:paraId="4D9934ED" w14:textId="77777777" w:rsidR="000E2A9A" w:rsidRPr="000E2A9A" w:rsidRDefault="000E2A9A" w:rsidP="000E2A9A">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0E2A9A">
        <w:rPr>
          <w:rFonts w:ascii="Verdana" w:hAnsi="Verdana" w:cs="Verdana"/>
          <w:b/>
          <w:bCs/>
          <w:color w:val="292F33"/>
          <w:kern w:val="0"/>
          <w:sz w:val="24"/>
          <w:szCs w:val="24"/>
          <w:lang w:val="x-none" w:eastAsia="x-none"/>
        </w:rPr>
        <w:t>The Great Commandment</w:t>
      </w:r>
    </w:p>
    <w:p w14:paraId="099051C0" w14:textId="77777777" w:rsidR="000E2A9A" w:rsidRPr="000E2A9A" w:rsidRDefault="000E2A9A" w:rsidP="000E2A9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0E2A9A">
        <w:rPr>
          <w:rFonts w:ascii="Verdana" w:hAnsi="Verdana" w:cs="Verdana"/>
          <w:b/>
          <w:bCs/>
          <w:color w:val="8D7221"/>
          <w:kern w:val="0"/>
          <w:sz w:val="24"/>
          <w:szCs w:val="24"/>
          <w:lang w:val="x-none" w:eastAsia="x-none"/>
        </w:rPr>
        <w:t>Mar 12:28</w:t>
      </w:r>
      <w:r w:rsidRPr="000E2A9A">
        <w:rPr>
          <w:rFonts w:ascii="Verdana" w:hAnsi="Verdana" w:cs="Verdana"/>
          <w:color w:val="292F33"/>
          <w:kern w:val="0"/>
          <w:sz w:val="24"/>
          <w:szCs w:val="24"/>
          <w:lang w:val="x-none" w:eastAsia="x-none"/>
        </w:rPr>
        <w:t xml:space="preserve">  And one of the scribes came up and heard them disputing with one another, and seeing that he answered them well, asked him, </w:t>
      </w:r>
      <w:r w:rsidRPr="000E2A9A">
        <w:rPr>
          <w:rFonts w:ascii="Verdana" w:eastAsia="Times New Roman" w:hAnsi="Verdana" w:cs="Verdana"/>
          <w:color w:val="292F33"/>
          <w:kern w:val="0"/>
          <w:sz w:val="24"/>
          <w:szCs w:val="24"/>
          <w:lang w:val="x-none" w:eastAsia="x-none"/>
        </w:rPr>
        <w:t>“Which commandment is the most important of all?” </w:t>
      </w:r>
    </w:p>
    <w:p w14:paraId="009CEA93" w14:textId="77777777" w:rsidR="000E2A9A" w:rsidRPr="000E2A9A" w:rsidRDefault="000E2A9A" w:rsidP="000E2A9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0E2A9A">
        <w:rPr>
          <w:rFonts w:ascii="Verdana" w:hAnsi="Verdana" w:cs="Verdana"/>
          <w:color w:val="218282"/>
          <w:kern w:val="0"/>
          <w:sz w:val="24"/>
          <w:szCs w:val="24"/>
          <w:lang w:val="x-none" w:eastAsia="x-none"/>
        </w:rPr>
        <w:t>Mar 12:29</w:t>
      </w:r>
      <w:r w:rsidRPr="000E2A9A">
        <w:rPr>
          <w:rFonts w:ascii="Verdana" w:hAnsi="Verdana" w:cs="Verdana"/>
          <w:color w:val="292F33"/>
          <w:kern w:val="0"/>
          <w:sz w:val="24"/>
          <w:szCs w:val="24"/>
          <w:lang w:val="x-none" w:eastAsia="x-none"/>
        </w:rPr>
        <w:t xml:space="preserve">  Jesus answered, </w:t>
      </w:r>
      <w:r w:rsidRPr="000E2A9A">
        <w:rPr>
          <w:rFonts w:ascii="Verdana" w:eastAsia="Times New Roman" w:hAnsi="Verdana" w:cs="Verdana"/>
          <w:color w:val="DA3737"/>
          <w:kern w:val="0"/>
          <w:sz w:val="24"/>
          <w:szCs w:val="24"/>
          <w:lang w:val="x-none" w:eastAsia="x-none"/>
        </w:rPr>
        <w:t>“T</w:t>
      </w:r>
      <w:r w:rsidRPr="000E2A9A">
        <w:rPr>
          <w:rFonts w:ascii="Verdana" w:hAnsi="Verdana" w:cs="Verdana"/>
          <w:color w:val="DA3737"/>
          <w:kern w:val="0"/>
          <w:sz w:val="24"/>
          <w:szCs w:val="24"/>
          <w:shd w:val="clear" w:color="auto" w:fill="FFFF00"/>
          <w:lang w:val="x-none" w:eastAsia="x-none"/>
        </w:rPr>
        <w:t xml:space="preserve">he most important is, </w:t>
      </w:r>
      <w:r w:rsidRPr="000E2A9A">
        <w:rPr>
          <w:rFonts w:ascii="Verdana" w:eastAsia="Times New Roman" w:hAnsi="Verdana" w:cs="Verdana"/>
          <w:color w:val="DA3737"/>
          <w:kern w:val="0"/>
          <w:sz w:val="24"/>
          <w:szCs w:val="24"/>
          <w:shd w:val="clear" w:color="auto" w:fill="FFFF00"/>
          <w:lang w:val="x-none" w:eastAsia="x-none"/>
        </w:rPr>
        <w:t>‘Hear, O Israel: The Lord our God, the Lord is one.</w:t>
      </w:r>
      <w:r w:rsidRPr="000E2A9A">
        <w:rPr>
          <w:rFonts w:ascii="Verdana" w:hAnsi="Verdana" w:cs="Verdana"/>
          <w:color w:val="292F33"/>
          <w:kern w:val="0"/>
          <w:sz w:val="24"/>
          <w:szCs w:val="24"/>
          <w:lang w:val="x-none" w:eastAsia="x-none"/>
        </w:rPr>
        <w:t> </w:t>
      </w:r>
    </w:p>
    <w:p w14:paraId="1EDFC93E" w14:textId="77777777" w:rsidR="000E2A9A" w:rsidRPr="000E2A9A" w:rsidRDefault="000E2A9A" w:rsidP="000E2A9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0E2A9A">
        <w:rPr>
          <w:rFonts w:ascii="Verdana" w:hAnsi="Verdana" w:cs="Verdana"/>
          <w:color w:val="218282"/>
          <w:kern w:val="0"/>
          <w:sz w:val="24"/>
          <w:szCs w:val="24"/>
          <w:lang w:val="x-none" w:eastAsia="x-none"/>
        </w:rPr>
        <w:t>Mar 12:30</w:t>
      </w:r>
      <w:r w:rsidRPr="000E2A9A">
        <w:rPr>
          <w:rFonts w:ascii="Verdana" w:hAnsi="Verdana" w:cs="Verdana"/>
          <w:color w:val="292F33"/>
          <w:kern w:val="0"/>
          <w:sz w:val="24"/>
          <w:szCs w:val="24"/>
          <w:lang w:val="x-none" w:eastAsia="x-none"/>
        </w:rPr>
        <w:t xml:space="preserve">  </w:t>
      </w:r>
      <w:r w:rsidRPr="000E2A9A">
        <w:rPr>
          <w:rFonts w:ascii="Verdana" w:hAnsi="Verdana" w:cs="Verdana"/>
          <w:color w:val="DA3737"/>
          <w:kern w:val="0"/>
          <w:sz w:val="24"/>
          <w:szCs w:val="24"/>
          <w:shd w:val="clear" w:color="auto" w:fill="FFFF00"/>
          <w:lang w:val="x-none" w:eastAsia="x-none"/>
        </w:rPr>
        <w:t>And you shall love the Lord your God with all your heart and with all your soul and with all your mind and with all your strength.</w:t>
      </w:r>
      <w:r w:rsidRPr="000E2A9A">
        <w:rPr>
          <w:rFonts w:ascii="Verdana" w:eastAsia="Times New Roman" w:hAnsi="Verdana" w:cs="Verdana"/>
          <w:color w:val="DA3737"/>
          <w:kern w:val="0"/>
          <w:sz w:val="24"/>
          <w:szCs w:val="24"/>
          <w:shd w:val="clear" w:color="auto" w:fill="FFFF00"/>
          <w:lang w:val="x-none" w:eastAsia="x-none"/>
        </w:rPr>
        <w:t>’</w:t>
      </w:r>
      <w:r w:rsidRPr="000E2A9A">
        <w:rPr>
          <w:rFonts w:ascii="Verdana" w:hAnsi="Verdana" w:cs="Verdana"/>
          <w:color w:val="292F33"/>
          <w:kern w:val="0"/>
          <w:sz w:val="24"/>
          <w:szCs w:val="24"/>
          <w:shd w:val="clear" w:color="auto" w:fill="FFFF00"/>
          <w:lang w:val="x-none" w:eastAsia="x-none"/>
        </w:rPr>
        <w:t> </w:t>
      </w:r>
    </w:p>
    <w:p w14:paraId="0A382013" w14:textId="77777777" w:rsidR="000E2A9A" w:rsidRPr="000E2A9A" w:rsidRDefault="000E2A9A" w:rsidP="000E2A9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0E2A9A">
        <w:rPr>
          <w:rFonts w:ascii="Verdana" w:hAnsi="Verdana" w:cs="Verdana"/>
          <w:color w:val="218282"/>
          <w:kern w:val="0"/>
          <w:sz w:val="24"/>
          <w:szCs w:val="24"/>
          <w:shd w:val="clear" w:color="auto" w:fill="FFFF00"/>
          <w:lang w:val="x-none" w:eastAsia="x-none"/>
        </w:rPr>
        <w:t>Mar 12:31</w:t>
      </w:r>
      <w:r w:rsidRPr="000E2A9A">
        <w:rPr>
          <w:rFonts w:ascii="Verdana" w:hAnsi="Verdana" w:cs="Verdana"/>
          <w:color w:val="292F33"/>
          <w:kern w:val="0"/>
          <w:sz w:val="24"/>
          <w:szCs w:val="24"/>
          <w:shd w:val="clear" w:color="auto" w:fill="FFFF00"/>
          <w:lang w:val="x-none" w:eastAsia="x-none"/>
        </w:rPr>
        <w:t xml:space="preserve">  </w:t>
      </w:r>
      <w:r w:rsidRPr="000E2A9A">
        <w:rPr>
          <w:rFonts w:ascii="Verdana" w:hAnsi="Verdana" w:cs="Verdana"/>
          <w:color w:val="DA3737"/>
          <w:kern w:val="0"/>
          <w:sz w:val="24"/>
          <w:szCs w:val="24"/>
          <w:shd w:val="clear" w:color="auto" w:fill="FFFF00"/>
          <w:lang w:val="x-none" w:eastAsia="x-none"/>
        </w:rPr>
        <w:t xml:space="preserve">The second is this: </w:t>
      </w:r>
      <w:r w:rsidRPr="000E2A9A">
        <w:rPr>
          <w:rFonts w:ascii="Verdana" w:eastAsia="Times New Roman" w:hAnsi="Verdana" w:cs="Verdana"/>
          <w:color w:val="DA3737"/>
          <w:kern w:val="0"/>
          <w:sz w:val="24"/>
          <w:szCs w:val="24"/>
          <w:shd w:val="clear" w:color="auto" w:fill="FFFF00"/>
          <w:lang w:val="x-none" w:eastAsia="x-none"/>
        </w:rPr>
        <w:t>‘You shall love your neighbor as yourself.’ There is no other commandment greater than these.”</w:t>
      </w:r>
      <w:r w:rsidRPr="000E2A9A">
        <w:rPr>
          <w:rFonts w:ascii="Verdana" w:hAnsi="Verdana" w:cs="Verdana"/>
          <w:color w:val="292F33"/>
          <w:kern w:val="0"/>
          <w:sz w:val="24"/>
          <w:szCs w:val="24"/>
          <w:lang w:val="x-none" w:eastAsia="x-none"/>
        </w:rPr>
        <w:t> </w:t>
      </w:r>
    </w:p>
    <w:p w14:paraId="263341FF" w14:textId="77777777" w:rsidR="000E2A9A" w:rsidRPr="000E2A9A" w:rsidRDefault="000E2A9A" w:rsidP="000E2A9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0E2A9A">
        <w:rPr>
          <w:rFonts w:ascii="Verdana" w:hAnsi="Verdana" w:cs="Verdana"/>
          <w:color w:val="218282"/>
          <w:kern w:val="0"/>
          <w:sz w:val="24"/>
          <w:szCs w:val="24"/>
          <w:lang w:val="x-none" w:eastAsia="x-none"/>
        </w:rPr>
        <w:t>Mar 12:32</w:t>
      </w:r>
      <w:r w:rsidRPr="000E2A9A">
        <w:rPr>
          <w:rFonts w:ascii="Verdana" w:hAnsi="Verdana" w:cs="Verdana"/>
          <w:color w:val="292F33"/>
          <w:kern w:val="0"/>
          <w:sz w:val="24"/>
          <w:szCs w:val="24"/>
          <w:lang w:val="x-none" w:eastAsia="x-none"/>
        </w:rPr>
        <w:t xml:space="preserve">  And the scribe said to him, </w:t>
      </w:r>
      <w:r w:rsidRPr="000E2A9A">
        <w:rPr>
          <w:rFonts w:ascii="Verdana" w:eastAsia="Times New Roman" w:hAnsi="Verdana" w:cs="Verdana"/>
          <w:color w:val="292F33"/>
          <w:kern w:val="0"/>
          <w:sz w:val="24"/>
          <w:szCs w:val="24"/>
          <w:lang w:val="x-none" w:eastAsia="x-none"/>
        </w:rPr>
        <w:t>“You are right, Teacher. You have truly said that he is one, and there is no other besides him. </w:t>
      </w:r>
    </w:p>
    <w:p w14:paraId="1777A19A" w14:textId="77777777" w:rsidR="000E2A9A" w:rsidRPr="000E2A9A" w:rsidRDefault="000E2A9A" w:rsidP="000E2A9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0E2A9A">
        <w:rPr>
          <w:rFonts w:ascii="Verdana" w:hAnsi="Verdana" w:cs="Verdana"/>
          <w:color w:val="218282"/>
          <w:kern w:val="0"/>
          <w:sz w:val="24"/>
          <w:szCs w:val="24"/>
          <w:lang w:val="x-none" w:eastAsia="x-none"/>
        </w:rPr>
        <w:t>Mar 12:33</w:t>
      </w:r>
      <w:r w:rsidRPr="000E2A9A">
        <w:rPr>
          <w:rFonts w:ascii="Verdana" w:hAnsi="Verdana" w:cs="Verdana"/>
          <w:color w:val="292F33"/>
          <w:kern w:val="0"/>
          <w:sz w:val="24"/>
          <w:szCs w:val="24"/>
          <w:lang w:val="x-none" w:eastAsia="x-none"/>
        </w:rPr>
        <w:t>  And to love him with all the heart and with all the understanding and with all the strength, and to love one's neighbor as oneself, is much more than all whole burnt offerings and sacrifices.</w:t>
      </w:r>
      <w:r w:rsidRPr="000E2A9A">
        <w:rPr>
          <w:rFonts w:ascii="Verdana" w:eastAsia="Times New Roman" w:hAnsi="Verdana" w:cs="Verdana"/>
          <w:color w:val="292F33"/>
          <w:kern w:val="0"/>
          <w:sz w:val="24"/>
          <w:szCs w:val="24"/>
          <w:lang w:val="x-none" w:eastAsia="x-none"/>
        </w:rPr>
        <w:t>” </w:t>
      </w:r>
    </w:p>
    <w:p w14:paraId="0CBDD4E8" w14:textId="74F099DF" w:rsidR="000E2A9A" w:rsidRDefault="000E2A9A" w:rsidP="000E2A9A">
      <w:pPr>
        <w:rPr>
          <w:rFonts w:ascii="Verdana" w:hAnsi="Verdana" w:cs="Verdana"/>
          <w:color w:val="292F33"/>
          <w:kern w:val="0"/>
          <w:sz w:val="24"/>
          <w:szCs w:val="24"/>
          <w:lang w:val="x-none" w:eastAsia="x-none"/>
        </w:rPr>
      </w:pPr>
      <w:r w:rsidRPr="000E2A9A">
        <w:rPr>
          <w:rFonts w:ascii="Verdana" w:hAnsi="Verdana" w:cs="Verdana"/>
          <w:color w:val="218282"/>
          <w:kern w:val="0"/>
          <w:sz w:val="24"/>
          <w:szCs w:val="24"/>
          <w:lang w:val="x-none" w:eastAsia="x-none"/>
        </w:rPr>
        <w:t>Mar 12:34</w:t>
      </w:r>
      <w:r w:rsidRPr="000E2A9A">
        <w:rPr>
          <w:rFonts w:ascii="Verdana" w:hAnsi="Verdana" w:cs="Verdana"/>
          <w:color w:val="292F33"/>
          <w:kern w:val="0"/>
          <w:sz w:val="24"/>
          <w:szCs w:val="24"/>
          <w:lang w:val="x-none" w:eastAsia="x-none"/>
        </w:rPr>
        <w:t xml:space="preserve">  And when Jesus saw that he answered wisely, he said to him, </w:t>
      </w:r>
      <w:r w:rsidRPr="000E2A9A">
        <w:rPr>
          <w:rFonts w:ascii="Verdana" w:eastAsia="Times New Roman" w:hAnsi="Verdana" w:cs="Verdana"/>
          <w:color w:val="DA3737"/>
          <w:kern w:val="0"/>
          <w:sz w:val="24"/>
          <w:szCs w:val="24"/>
          <w:lang w:val="x-none" w:eastAsia="x-none"/>
        </w:rPr>
        <w:t>“You are not far from the kingdom of God.”</w:t>
      </w:r>
      <w:r w:rsidRPr="000E2A9A">
        <w:rPr>
          <w:rFonts w:ascii="Verdana" w:hAnsi="Verdana" w:cs="Verdana"/>
          <w:color w:val="292F33"/>
          <w:kern w:val="0"/>
          <w:sz w:val="24"/>
          <w:szCs w:val="24"/>
          <w:lang w:val="x-none" w:eastAsia="x-none"/>
        </w:rPr>
        <w:t xml:space="preserve"> And after that</w:t>
      </w:r>
      <w:r>
        <w:rPr>
          <w:rFonts w:ascii="Verdana" w:hAnsi="Verdana" w:cs="Verdana"/>
          <w:color w:val="292F33"/>
          <w:kern w:val="0"/>
          <w:sz w:val="24"/>
          <w:szCs w:val="24"/>
          <w:lang w:val="x-none" w:eastAsia="x-none"/>
        </w:rPr>
        <w:t>,</w:t>
      </w:r>
      <w:r w:rsidRPr="000E2A9A">
        <w:rPr>
          <w:rFonts w:ascii="Verdana" w:hAnsi="Verdana" w:cs="Verdana"/>
          <w:color w:val="292F33"/>
          <w:kern w:val="0"/>
          <w:sz w:val="24"/>
          <w:szCs w:val="24"/>
          <w:lang w:val="x-none" w:eastAsia="x-none"/>
        </w:rPr>
        <w:t xml:space="preserve"> no one dared to ask him any more questions. </w:t>
      </w:r>
    </w:p>
    <w:p w14:paraId="23A708A9" w14:textId="77777777" w:rsidR="000E2A9A" w:rsidRDefault="000E2A9A" w:rsidP="000E2A9A">
      <w:pPr>
        <w:rPr>
          <w:rFonts w:ascii="Verdana" w:hAnsi="Verdana" w:cs="Verdana"/>
          <w:color w:val="292F33"/>
          <w:kern w:val="0"/>
          <w:sz w:val="24"/>
          <w:szCs w:val="24"/>
          <w:lang w:val="x-none" w:eastAsia="x-none"/>
        </w:rPr>
      </w:pPr>
    </w:p>
    <w:p w14:paraId="66B8929C" w14:textId="3E781AF7" w:rsidR="000E2A9A" w:rsidRDefault="000E2A9A" w:rsidP="000E2A9A">
      <w:r>
        <w:t xml:space="preserve">Once again, we can clearly see here that the law of God is most certainly not dead… but living and breathing within each and every one of us who truly do love him. We are indeed… one with the creator and we all agree not to bow the knee to the creature… and just as Yeshua clearly tells us here in verse 33… to love Yehovah God the Father with all the heart and with all the understanding and with all the strength we have… and to love our neighbors as ourselves is much more than all whole burnt offerings and sacrifices. </w:t>
      </w:r>
    </w:p>
    <w:p w14:paraId="1E240237" w14:textId="77777777" w:rsidR="000E2A9A" w:rsidRDefault="000E2A9A" w:rsidP="000E2A9A"/>
    <w:p w14:paraId="4E72B451" w14:textId="65FAB63A" w:rsidR="000E2A9A" w:rsidRDefault="000E2A9A" w:rsidP="000E2A9A">
      <w:r>
        <w:t xml:space="preserve">In other </w:t>
      </w:r>
      <w:proofErr w:type="gramStart"/>
      <w:r>
        <w:t>words</w:t>
      </w:r>
      <w:proofErr w:type="gramEnd"/>
      <w:r>
        <w:t xml:space="preserve">… </w:t>
      </w:r>
      <w:proofErr w:type="spellStart"/>
      <w:r>
        <w:t>its</w:t>
      </w:r>
      <w:proofErr w:type="spellEnd"/>
      <w:r>
        <w:t xml:space="preserve"> not that burnt offerings and sacrifices are no longer given… they are simply given through keeping this greatest commandment! If we keep this greatest commandment we are spiritually bringing burnt offerings and sacrifices to the Temple each and every day. </w:t>
      </w:r>
    </w:p>
    <w:p w14:paraId="7DA81785" w14:textId="77777777" w:rsidR="000E2A9A" w:rsidRDefault="000E2A9A" w:rsidP="000E2A9A"/>
    <w:p w14:paraId="449122CA" w14:textId="4AC68FA6" w:rsidR="000E2A9A" w:rsidRDefault="000E2A9A" w:rsidP="000E2A9A">
      <w:r>
        <w:t xml:space="preserve">Just as the Apostle Paul tells us in Romans chapter 7… the law is </w:t>
      </w:r>
      <w:r>
        <w:lastRenderedPageBreak/>
        <w:t>“spiritual” which means that the law of God must be spiritually discerned… not thrown away and destroyed by the works of the evil one.</w:t>
      </w:r>
    </w:p>
    <w:p w14:paraId="0E7D85E5" w14:textId="77777777" w:rsidR="000E2A9A" w:rsidRDefault="000E2A9A" w:rsidP="000E2A9A"/>
    <w:p w14:paraId="3D1B4C96" w14:textId="67757241" w:rsidR="000E2A9A" w:rsidRDefault="000E2A9A" w:rsidP="000E2A9A">
      <w:r>
        <w:t xml:space="preserve">Hear Oh Israel… </w:t>
      </w:r>
    </w:p>
    <w:p w14:paraId="4CE97C1F" w14:textId="77777777" w:rsidR="000E2A9A" w:rsidRDefault="000E2A9A" w:rsidP="000E2A9A"/>
    <w:p w14:paraId="4FFF034F" w14:textId="043C7ADA" w:rsidR="000E2A9A" w:rsidRDefault="000E2A9A" w:rsidP="000E2A9A">
      <w:r>
        <w:t>Who is Israel?</w:t>
      </w:r>
    </w:p>
    <w:p w14:paraId="3870CDA5" w14:textId="77777777" w:rsidR="000E2A9A" w:rsidRDefault="000E2A9A" w:rsidP="000E2A9A"/>
    <w:p w14:paraId="165C4888" w14:textId="0E42D384" w:rsidR="000E2A9A" w:rsidRDefault="000E2A9A" w:rsidP="000E2A9A">
      <w:r>
        <w:t xml:space="preserve">Yeshua… (Jesus in the Greek </w:t>
      </w:r>
      <w:proofErr w:type="gramStart"/>
      <w:r>
        <w:t>language)…</w:t>
      </w:r>
      <w:proofErr w:type="gramEnd"/>
      <w:r>
        <w:t xml:space="preserve"> was born a Jewish man who had both a Jewish mother whose name was Marry… and a Jewish Father whose name was David according to 2</w:t>
      </w:r>
      <w:r w:rsidRPr="000E2A9A">
        <w:rPr>
          <w:vertAlign w:val="superscript"/>
        </w:rPr>
        <w:t>nd</w:t>
      </w:r>
      <w:r>
        <w:t xml:space="preserve"> Samual chapter 7</w:t>
      </w:r>
      <w:r w:rsidR="00A303BF">
        <w:t xml:space="preserve"> of the Bible</w:t>
      </w:r>
      <w:r>
        <w:t xml:space="preserve">. Fully man with both a human Father and </w:t>
      </w:r>
      <w:r w:rsidR="00A303BF">
        <w:t xml:space="preserve">a human </w:t>
      </w:r>
      <w:r>
        <w:t>Mother… which means that he had a full set of chromosomes and a completely perfect DNA configuration.</w:t>
      </w:r>
      <w:r w:rsidR="00A303BF">
        <w:t xml:space="preserve"> He had to be… fully man… unblemished, and without spot or wrinkle in order to be… our Passover Lamb. </w:t>
      </w:r>
    </w:p>
    <w:p w14:paraId="14756732" w14:textId="77777777" w:rsidR="000E2A9A" w:rsidRDefault="000E2A9A" w:rsidP="000E2A9A"/>
    <w:p w14:paraId="0A136D8F" w14:textId="637AABB0" w:rsidR="000E2A9A" w:rsidRDefault="000E2A9A" w:rsidP="000E2A9A">
      <w:r>
        <w:t>And it was</w:t>
      </w:r>
      <w:r w:rsidR="00A303BF">
        <w:t>…</w:t>
      </w:r>
      <w:r>
        <w:t xml:space="preserve"> is</w:t>
      </w:r>
      <w:r w:rsidR="00A303BF">
        <w:t>…</w:t>
      </w:r>
      <w:r>
        <w:t xml:space="preserve"> and always will be this Jewish human man whose feet the ruler's staff remains between even to this </w:t>
      </w:r>
      <w:r w:rsidR="00A303BF">
        <w:t xml:space="preserve">very </w:t>
      </w:r>
      <w:r>
        <w:t xml:space="preserve">day. He was born a Jew… from the very Jewish body of David and the very Jewish tribe of Judah. </w:t>
      </w:r>
    </w:p>
    <w:p w14:paraId="2D302DB2" w14:textId="77777777" w:rsidR="000E2A9A" w:rsidRDefault="000E2A9A" w:rsidP="000E2A9A"/>
    <w:p w14:paraId="738C1F21" w14:textId="409B6C23" w:rsidR="000E2A9A" w:rsidRDefault="000E2A9A" w:rsidP="000E2A9A">
      <w:r>
        <w:t xml:space="preserve">And if… if… we are his… if we have become one with him… if… if and only if… we have decided to pick up our crosses and follow him… </w:t>
      </w:r>
      <w:r w:rsidR="00A303BF">
        <w:t xml:space="preserve">then… </w:t>
      </w:r>
      <w:r>
        <w:t xml:space="preserve">we are grafted into the House of Israel that he is the ruler of. </w:t>
      </w:r>
      <w:r w:rsidRPr="000E2A9A">
        <w:rPr>
          <w:b/>
          <w:bCs/>
        </w:rPr>
        <w:t>(</w:t>
      </w:r>
      <w:proofErr w:type="spellStart"/>
      <w:r w:rsidRPr="000E2A9A">
        <w:rPr>
          <w:b/>
          <w:bCs/>
        </w:rPr>
        <w:t>scrn</w:t>
      </w:r>
      <w:proofErr w:type="spellEnd"/>
      <w:r w:rsidRPr="000E2A9A">
        <w:rPr>
          <w:b/>
          <w:bCs/>
        </w:rPr>
        <w:t xml:space="preserve"> 13)</w:t>
      </w:r>
    </w:p>
    <w:p w14:paraId="07664A6C" w14:textId="77777777" w:rsidR="000E2A9A" w:rsidRDefault="000E2A9A" w:rsidP="000E2A9A"/>
    <w:p w14:paraId="4727572B" w14:textId="248EC898" w:rsidR="000E2A9A" w:rsidRDefault="000E2A9A" w:rsidP="000E2A9A">
      <w:r>
        <w:rPr>
          <w:noProof/>
        </w:rPr>
        <w:lastRenderedPageBreak/>
        <w:drawing>
          <wp:inline distT="0" distB="0" distL="0" distR="0" wp14:anchorId="14B23607" wp14:editId="488ED664">
            <wp:extent cx="5943600" cy="3343275"/>
            <wp:effectExtent l="0" t="0" r="0" b="9525"/>
            <wp:docPr id="6848259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825917"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943600" cy="3343275"/>
                    </a:xfrm>
                    <a:prstGeom prst="rect">
                      <a:avLst/>
                    </a:prstGeom>
                  </pic:spPr>
                </pic:pic>
              </a:graphicData>
            </a:graphic>
          </wp:inline>
        </w:drawing>
      </w:r>
    </w:p>
    <w:p w14:paraId="4FA7534F" w14:textId="77777777" w:rsidR="000E2A9A" w:rsidRDefault="000E2A9A" w:rsidP="000E2A9A"/>
    <w:p w14:paraId="205E9296" w14:textId="3CB43BAF" w:rsidR="000E2A9A" w:rsidRDefault="000E2A9A" w:rsidP="000E2A9A">
      <w:r>
        <w:t xml:space="preserve">And for those of you pew warmers out there who still don’t understand what you’ve been grafted into… please go read Romans chapter 11 so that your eyes may be opened to the truth… and then… go back and read the “Shema” in Deuteronomy chapter 6 again and see if the greatest commandment does not make more sense to you and why it is that you as a true God-fearing, Messiah following, cross-bearing Christian should be loving God by keeping and teaching his appointments to your children. </w:t>
      </w:r>
    </w:p>
    <w:p w14:paraId="6487D0AE" w14:textId="77777777" w:rsidR="000E2A9A" w:rsidRDefault="000E2A9A" w:rsidP="000E2A9A"/>
    <w:p w14:paraId="27DA309D" w14:textId="56D93CBE" w:rsidR="000E2A9A" w:rsidRDefault="000E2A9A" w:rsidP="000E2A9A">
      <w:r>
        <w:t xml:space="preserve">Let the apostate church be apostate… for it was long ago written by the prophet Daniel that the wicked would continue to be… wicked in the last days </w:t>
      </w:r>
      <w:r w:rsidRPr="000E2A9A">
        <w:rPr>
          <w:b/>
          <w:bCs/>
        </w:rPr>
        <w:t>(</w:t>
      </w:r>
      <w:proofErr w:type="spellStart"/>
      <w:r w:rsidRPr="000E2A9A">
        <w:rPr>
          <w:b/>
          <w:bCs/>
        </w:rPr>
        <w:t>scrn</w:t>
      </w:r>
      <w:proofErr w:type="spellEnd"/>
      <w:r w:rsidRPr="000E2A9A">
        <w:rPr>
          <w:b/>
          <w:bCs/>
        </w:rPr>
        <w:t xml:space="preserve"> 14)</w:t>
      </w:r>
    </w:p>
    <w:p w14:paraId="7412F51B" w14:textId="77777777" w:rsidR="000E2A9A" w:rsidRDefault="000E2A9A" w:rsidP="000E2A9A"/>
    <w:p w14:paraId="6315117E" w14:textId="29640E04" w:rsidR="000E2A9A" w:rsidRDefault="000E2A9A" w:rsidP="000E2A9A">
      <w:r>
        <w:rPr>
          <w:noProof/>
        </w:rPr>
        <w:lastRenderedPageBreak/>
        <w:drawing>
          <wp:inline distT="0" distB="0" distL="0" distR="0" wp14:anchorId="7E7A7D4D" wp14:editId="6549D1ED">
            <wp:extent cx="5943600" cy="3343275"/>
            <wp:effectExtent l="0" t="0" r="0" b="9525"/>
            <wp:docPr id="9305008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500892"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943600" cy="3343275"/>
                    </a:xfrm>
                    <a:prstGeom prst="rect">
                      <a:avLst/>
                    </a:prstGeom>
                  </pic:spPr>
                </pic:pic>
              </a:graphicData>
            </a:graphic>
          </wp:inline>
        </w:drawing>
      </w:r>
    </w:p>
    <w:p w14:paraId="6C77659D" w14:textId="77777777" w:rsidR="000E2A9A" w:rsidRDefault="000E2A9A" w:rsidP="000E2A9A"/>
    <w:p w14:paraId="0D10755B" w14:textId="7DFDADFD" w:rsidR="000E2A9A" w:rsidRDefault="000E2A9A" w:rsidP="000E2A9A">
      <w:r>
        <w:t xml:space="preserve">Which all brings us right back to </w:t>
      </w:r>
      <w:r w:rsidRPr="000E2A9A">
        <w:rPr>
          <w:b/>
          <w:bCs/>
        </w:rPr>
        <w:t>Matthew chapter 7 (</w:t>
      </w:r>
      <w:proofErr w:type="spellStart"/>
      <w:r w:rsidRPr="000E2A9A">
        <w:rPr>
          <w:b/>
          <w:bCs/>
        </w:rPr>
        <w:t>scrn</w:t>
      </w:r>
      <w:proofErr w:type="spellEnd"/>
      <w:r w:rsidRPr="000E2A9A">
        <w:rPr>
          <w:b/>
          <w:bCs/>
        </w:rPr>
        <w:t xml:space="preserve"> 15)</w:t>
      </w:r>
    </w:p>
    <w:p w14:paraId="516EB5A9" w14:textId="77777777" w:rsidR="000E2A9A" w:rsidRDefault="000E2A9A" w:rsidP="000E2A9A"/>
    <w:p w14:paraId="5A6E571D" w14:textId="663E8D20" w:rsidR="000E2A9A" w:rsidRDefault="000E2A9A" w:rsidP="000E2A9A">
      <w:r>
        <w:rPr>
          <w:noProof/>
        </w:rPr>
        <w:drawing>
          <wp:inline distT="0" distB="0" distL="0" distR="0" wp14:anchorId="08B8F83E" wp14:editId="0F5407AB">
            <wp:extent cx="5943600" cy="3343275"/>
            <wp:effectExtent l="0" t="0" r="0" b="9525"/>
            <wp:docPr id="67280012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800125"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943600" cy="3343275"/>
                    </a:xfrm>
                    <a:prstGeom prst="rect">
                      <a:avLst/>
                    </a:prstGeom>
                  </pic:spPr>
                </pic:pic>
              </a:graphicData>
            </a:graphic>
          </wp:inline>
        </w:drawing>
      </w:r>
    </w:p>
    <w:p w14:paraId="0B57E1CF" w14:textId="77777777" w:rsidR="000E2A9A" w:rsidRDefault="000E2A9A" w:rsidP="000E2A9A"/>
    <w:p w14:paraId="21D983FA" w14:textId="10CE1241" w:rsidR="000E2A9A" w:rsidRDefault="000E2A9A" w:rsidP="000E2A9A">
      <w:r>
        <w:t>And therefore… the question then becomes… will you be counted in this number of the lawless</w:t>
      </w:r>
      <w:r w:rsidR="00A303BF">
        <w:t xml:space="preserve"> who are told to leave the presence of Yeshua </w:t>
      </w:r>
      <w:r w:rsidR="00A303BF">
        <w:lastRenderedPageBreak/>
        <w:t>our King</w:t>
      </w:r>
      <w:r>
        <w:t>?</w:t>
      </w:r>
    </w:p>
    <w:p w14:paraId="3303E91E" w14:textId="77777777" w:rsidR="000E2A9A" w:rsidRDefault="000E2A9A" w:rsidP="000E2A9A"/>
    <w:p w14:paraId="4B804EA0" w14:textId="77578C8B" w:rsidR="000E2A9A" w:rsidRDefault="000E2A9A" w:rsidP="000E2A9A">
      <w:r>
        <w:t>Or will you stand with the “</w:t>
      </w:r>
      <w:r w:rsidR="00A303BF">
        <w:t>lawful</w:t>
      </w:r>
      <w:r>
        <w:t xml:space="preserve">” not trampling the law of God… but understanding its spiritual </w:t>
      </w:r>
      <w:r w:rsidR="00FE56B7">
        <w:t>blessings… and curses?</w:t>
      </w:r>
    </w:p>
    <w:p w14:paraId="0C438A83" w14:textId="77777777" w:rsidR="00FE56B7" w:rsidRDefault="00FE56B7" w:rsidP="000E2A9A"/>
    <w:p w14:paraId="352AA64C" w14:textId="511AD507" w:rsidR="00FE56B7" w:rsidRDefault="00FE56B7" w:rsidP="000E2A9A">
      <w:r>
        <w:t xml:space="preserve">My friends the sinful pagan practices of the church today and its pagan ritualistic traditions that incorporate magic and divination and something sweet in the mouths of our children all the while robbing them of the knowledge that they need to receive true salvation are no different than the lies that the Pharisees who were the Pastors of Yeshua’s time were </w:t>
      </w:r>
      <w:r w:rsidR="00A303BF">
        <w:t>teaching</w:t>
      </w:r>
      <w:r>
        <w:t>.</w:t>
      </w:r>
      <w:r w:rsidR="00A303BF">
        <w:t xml:space="preserve"> </w:t>
      </w:r>
      <w:r>
        <w:t xml:space="preserve"> </w:t>
      </w:r>
    </w:p>
    <w:p w14:paraId="4C8EDCE2" w14:textId="77777777" w:rsidR="00FE56B7" w:rsidRDefault="00FE56B7" w:rsidP="000E2A9A"/>
    <w:p w14:paraId="26625E43" w14:textId="740A5E75" w:rsidR="00FE56B7" w:rsidRDefault="00FE56B7" w:rsidP="000E2A9A">
      <w:r>
        <w:t xml:space="preserve">My hope and my prayer is that someone out there listening to this study may have been struck through the heart with the sword that is the word of God here today… and my hope and my prayer is that God himself has removed this heart of stone and replaced it with a heart of flesh… with his law written across it and filled with his Ruach </w:t>
      </w:r>
      <w:r w:rsidR="00A303BF">
        <w:t>HaKodesh</w:t>
      </w:r>
      <w:r>
        <w:t>… for it is the Spirit of God that makes us all</w:t>
      </w:r>
      <w:r w:rsidR="00A303BF">
        <w:t>…</w:t>
      </w:r>
      <w:r>
        <w:t xml:space="preserve"> one</w:t>
      </w:r>
      <w:r w:rsidR="00A303BF">
        <w:t xml:space="preserve"> with him</w:t>
      </w:r>
      <w:r>
        <w:t>.</w:t>
      </w:r>
    </w:p>
    <w:p w14:paraId="2DF4CE8F" w14:textId="77777777" w:rsidR="00FE56B7" w:rsidRDefault="00FE56B7" w:rsidP="000E2A9A"/>
    <w:p w14:paraId="280D9D06" w14:textId="4619EECB" w:rsidR="00FE56B7" w:rsidRDefault="00A303BF" w:rsidP="000E2A9A">
      <w:r>
        <w:t xml:space="preserve">There is much, much more to be said and shown… </w:t>
      </w:r>
      <w:r w:rsidR="00FE56B7">
        <w:t>We’ll pick up this coming 7</w:t>
      </w:r>
      <w:r w:rsidR="00FE56B7" w:rsidRPr="00FE56B7">
        <w:rPr>
          <w:vertAlign w:val="superscript"/>
        </w:rPr>
        <w:t>th</w:t>
      </w:r>
      <w:r w:rsidR="00FE56B7">
        <w:t xml:space="preserve"> Day Sabbath at </w:t>
      </w:r>
      <w:r>
        <w:t>10:30 am</w:t>
      </w:r>
      <w:r w:rsidR="00FE56B7">
        <w:t xml:space="preserve"> God </w:t>
      </w:r>
      <w:r>
        <w:t>willing,</w:t>
      </w:r>
      <w:r w:rsidR="00FE56B7">
        <w:t xml:space="preserve"> and we’ll dive even deeper into the day of Trumpets, and how to properly calculate it, how to </w:t>
      </w:r>
      <w:r>
        <w:t xml:space="preserve">properly </w:t>
      </w:r>
      <w:r w:rsidR="00FE56B7">
        <w:t xml:space="preserve">keep it, and… how to </w:t>
      </w:r>
      <w:r>
        <w:t xml:space="preserve">properly </w:t>
      </w:r>
      <w:r w:rsidR="00FE56B7">
        <w:t>teach it.</w:t>
      </w:r>
    </w:p>
    <w:p w14:paraId="63B04365" w14:textId="77777777" w:rsidR="00FE56B7" w:rsidRDefault="00FE56B7" w:rsidP="000E2A9A"/>
    <w:p w14:paraId="0BFF7367" w14:textId="61F0D378" w:rsidR="00FE56B7" w:rsidRPr="00242568" w:rsidRDefault="00FE56B7" w:rsidP="000E2A9A">
      <w:pPr>
        <w:pBdr>
          <w:bottom w:val="single" w:sz="12" w:space="1" w:color="auto"/>
        </w:pBdr>
        <w:rPr>
          <w:b/>
          <w:bCs/>
        </w:rPr>
      </w:pPr>
      <w:r w:rsidRPr="00242568">
        <w:rPr>
          <w:b/>
          <w:bCs/>
        </w:rPr>
        <w:t>CLOSE</w:t>
      </w:r>
    </w:p>
    <w:p w14:paraId="582D5BA1" w14:textId="77777777" w:rsidR="00242568" w:rsidRDefault="00242568" w:rsidP="000E2A9A"/>
    <w:p w14:paraId="3091F517" w14:textId="77777777" w:rsidR="00242568" w:rsidRPr="00242568" w:rsidRDefault="00242568" w:rsidP="00242568">
      <w:pPr>
        <w:jc w:val="center"/>
        <w:outlineLvl w:val="0"/>
        <w:rPr>
          <w:b/>
          <w:bCs/>
          <w:sz w:val="40"/>
          <w:szCs w:val="40"/>
        </w:rPr>
      </w:pPr>
      <w:bookmarkStart w:id="1" w:name="_Hlk171340733"/>
      <w:r w:rsidRPr="00242568">
        <w:rPr>
          <w:b/>
          <w:bCs/>
          <w:sz w:val="40"/>
          <w:szCs w:val="40"/>
        </w:rPr>
        <w:t>Part 1: Fall Feasts 2024, Trumpets / Yom Teruah</w:t>
      </w:r>
    </w:p>
    <w:p w14:paraId="3825AD73" w14:textId="77777777" w:rsidR="00242568" w:rsidRDefault="00242568" w:rsidP="00242568"/>
    <w:p w14:paraId="61A6E14C" w14:textId="504F6003" w:rsidR="00242568" w:rsidRPr="00242568" w:rsidRDefault="00242568" w:rsidP="00242568">
      <w:r w:rsidRPr="00242568">
        <w:t>We’ll cover what Yeshua says about the lawless… how to keep the law… the prophetical implications of God’s appointments… how and why the Apostle Paul was “lawful” and not “lawless”… the greatest commandment (aka the “Shema”)… the difference between “Feast Days” and “</w:t>
      </w:r>
      <w:proofErr w:type="spellStart"/>
      <w:r w:rsidRPr="00242568">
        <w:t>Moedim</w:t>
      </w:r>
      <w:proofErr w:type="spellEnd"/>
      <w:r w:rsidRPr="00242568">
        <w:t xml:space="preserve">” (appointments)… how Yeshua fulfilled the first four yearly appointments of his Father and how he will fulfill the last </w:t>
      </w:r>
      <w:r w:rsidRPr="00242568">
        <w:lastRenderedPageBreak/>
        <w:t>three appointments of his Father at the end of the age and much, much more!</w:t>
      </w:r>
    </w:p>
    <w:p w14:paraId="1F05CCC7" w14:textId="77777777" w:rsidR="00242568" w:rsidRPr="00242568" w:rsidRDefault="00242568" w:rsidP="00242568"/>
    <w:p w14:paraId="5A1E1652" w14:textId="77777777" w:rsidR="00242568" w:rsidRPr="00242568" w:rsidRDefault="00242568" w:rsidP="00242568">
      <w:r w:rsidRPr="00242568">
        <w:t>Find out the answers to these questions and more by joining Pastor Scott Velain for our Wednesday evening Bible Study at 9 pm EST.</w:t>
      </w:r>
    </w:p>
    <w:p w14:paraId="4F4B2F57" w14:textId="77777777" w:rsidR="00242568" w:rsidRPr="00242568" w:rsidRDefault="00242568" w:rsidP="00242568"/>
    <w:p w14:paraId="2351A6C3" w14:textId="29688EBB" w:rsidR="009A7A73" w:rsidRDefault="009A7A73" w:rsidP="00242568">
      <w:hyperlink r:id="rId36" w:history="1">
        <w:r w:rsidRPr="00F4451A">
          <w:rPr>
            <w:rStyle w:val="Hyperlink"/>
          </w:rPr>
          <w:t>https://youtu.be/uNaX0EwmCms</w:t>
        </w:r>
      </w:hyperlink>
    </w:p>
    <w:p w14:paraId="1B1325A9" w14:textId="63FCED02" w:rsidR="009A7A73" w:rsidRDefault="009A7A73" w:rsidP="00242568">
      <w:r>
        <w:t>Or:</w:t>
      </w:r>
    </w:p>
    <w:p w14:paraId="1263F77F" w14:textId="06B13D62" w:rsidR="00242568" w:rsidRPr="00242568" w:rsidRDefault="009A7A73" w:rsidP="00242568">
      <w:hyperlink r:id="rId37" w:history="1">
        <w:r w:rsidRPr="00F4451A">
          <w:rPr>
            <w:rStyle w:val="Hyperlink"/>
          </w:rPr>
          <w:t>https://holyimpactministries.com/bible-study-night/</w:t>
        </w:r>
      </w:hyperlink>
    </w:p>
    <w:p w14:paraId="201A8347" w14:textId="77777777" w:rsidR="00242568" w:rsidRPr="00242568" w:rsidRDefault="00242568" w:rsidP="00242568">
      <w:r w:rsidRPr="00242568">
        <w:t>Or:</w:t>
      </w:r>
    </w:p>
    <w:p w14:paraId="342B00DA" w14:textId="77777777" w:rsidR="00242568" w:rsidRPr="00242568" w:rsidRDefault="00000000" w:rsidP="00242568">
      <w:pPr>
        <w:pStyle w:val="Standard"/>
        <w:rPr>
          <w:sz w:val="32"/>
          <w:szCs w:val="32"/>
        </w:rPr>
      </w:pPr>
      <w:hyperlink r:id="rId38" w:history="1">
        <w:r w:rsidR="00242568" w:rsidRPr="00242568">
          <w:rPr>
            <w:rStyle w:val="Hyperlink"/>
            <w:sz w:val="32"/>
            <w:szCs w:val="32"/>
          </w:rPr>
          <w:t>https://www.facebook.com/HolyImpactMinistries/</w:t>
        </w:r>
      </w:hyperlink>
    </w:p>
    <w:p w14:paraId="70CC7EAA" w14:textId="77777777" w:rsidR="00242568" w:rsidRPr="00242568" w:rsidRDefault="00242568" w:rsidP="00242568">
      <w:pPr>
        <w:pStyle w:val="Standard"/>
        <w:rPr>
          <w:sz w:val="32"/>
          <w:szCs w:val="32"/>
        </w:rPr>
      </w:pPr>
      <w:r w:rsidRPr="00242568">
        <w:rPr>
          <w:sz w:val="32"/>
          <w:szCs w:val="32"/>
        </w:rPr>
        <w:t>Or:</w:t>
      </w:r>
    </w:p>
    <w:p w14:paraId="702426EE" w14:textId="77777777" w:rsidR="00242568" w:rsidRPr="00242568" w:rsidRDefault="00000000" w:rsidP="00242568">
      <w:pPr>
        <w:pStyle w:val="Standard"/>
        <w:rPr>
          <w:sz w:val="32"/>
          <w:szCs w:val="32"/>
        </w:rPr>
      </w:pPr>
      <w:hyperlink r:id="rId39" w:history="1">
        <w:r w:rsidR="00242568" w:rsidRPr="00242568">
          <w:rPr>
            <w:rStyle w:val="Hyperlink"/>
            <w:sz w:val="32"/>
            <w:szCs w:val="32"/>
          </w:rPr>
          <w:t>https://odysee.com/@HolyImpactMinistries:6</w:t>
        </w:r>
      </w:hyperlink>
    </w:p>
    <w:p w14:paraId="35F67D4F" w14:textId="77777777" w:rsidR="00242568" w:rsidRPr="00242568" w:rsidRDefault="00242568" w:rsidP="00242568">
      <w:pPr>
        <w:pStyle w:val="Standard"/>
        <w:rPr>
          <w:sz w:val="32"/>
          <w:szCs w:val="32"/>
        </w:rPr>
      </w:pPr>
      <w:bookmarkStart w:id="2" w:name="_Hlk106291674"/>
      <w:r w:rsidRPr="00242568">
        <w:rPr>
          <w:sz w:val="32"/>
          <w:szCs w:val="32"/>
        </w:rPr>
        <w:t>Or:</w:t>
      </w:r>
    </w:p>
    <w:p w14:paraId="4C321B7C" w14:textId="77777777" w:rsidR="00242568" w:rsidRPr="00242568" w:rsidRDefault="00000000" w:rsidP="00242568">
      <w:pPr>
        <w:pStyle w:val="Standard"/>
        <w:rPr>
          <w:sz w:val="32"/>
          <w:szCs w:val="32"/>
        </w:rPr>
      </w:pPr>
      <w:hyperlink r:id="rId40" w:history="1">
        <w:r w:rsidR="00242568" w:rsidRPr="00242568">
          <w:rPr>
            <w:rStyle w:val="Hyperlink"/>
            <w:sz w:val="32"/>
            <w:szCs w:val="32"/>
          </w:rPr>
          <w:t>https://ru</w:t>
        </w:r>
        <w:bookmarkStart w:id="3" w:name="_Hlt143703201"/>
        <w:bookmarkStart w:id="4" w:name="_Hlt143703202"/>
        <w:bookmarkEnd w:id="3"/>
        <w:bookmarkEnd w:id="4"/>
        <w:r w:rsidR="00242568" w:rsidRPr="00242568">
          <w:rPr>
            <w:rStyle w:val="Hyperlink"/>
            <w:sz w:val="32"/>
            <w:szCs w:val="32"/>
          </w:rPr>
          <w:t>mble.com/user/HolyImpactMinistries</w:t>
        </w:r>
      </w:hyperlink>
    </w:p>
    <w:bookmarkEnd w:id="2"/>
    <w:p w14:paraId="39555171" w14:textId="77777777" w:rsidR="00242568" w:rsidRDefault="00242568" w:rsidP="00242568">
      <w:pPr>
        <w:pStyle w:val="Standard"/>
        <w:rPr>
          <w:b/>
          <w:bCs/>
        </w:rPr>
      </w:pPr>
    </w:p>
    <w:p w14:paraId="19223D63" w14:textId="77777777" w:rsidR="00242568" w:rsidRDefault="00242568" w:rsidP="00242568">
      <w:pPr>
        <w:widowControl/>
        <w:suppressAutoHyphens w:val="0"/>
        <w:textAlignment w:val="auto"/>
        <w:rPr>
          <w:rFonts w:eastAsia="Times New Roman" w:cs="Times New Roman"/>
          <w:b/>
          <w:bCs/>
          <w:kern w:val="0"/>
        </w:rPr>
      </w:pPr>
      <w:r>
        <w:rPr>
          <w:rFonts w:eastAsia="Times New Roman" w:cs="Times New Roman"/>
          <w:b/>
          <w:bCs/>
          <w:kern w:val="0"/>
        </w:rPr>
        <w:t>A Holy Impact Ministries Production</w:t>
      </w:r>
    </w:p>
    <w:p w14:paraId="5199B091" w14:textId="77777777" w:rsidR="00242568" w:rsidRDefault="00000000" w:rsidP="00242568">
      <w:pPr>
        <w:widowControl/>
        <w:suppressAutoHyphens w:val="0"/>
        <w:textAlignment w:val="auto"/>
      </w:pPr>
      <w:hyperlink r:id="rId41" w:history="1">
        <w:r w:rsidR="00242568">
          <w:rPr>
            <w:rFonts w:eastAsia="Times New Roman" w:cs="Times New Roman"/>
            <w:b/>
            <w:bCs/>
            <w:color w:val="0563C1"/>
            <w:kern w:val="0"/>
            <w:u w:val="single"/>
          </w:rPr>
          <w:t>https://HolyImpactMinistries.com</w:t>
        </w:r>
      </w:hyperlink>
    </w:p>
    <w:p w14:paraId="10178DF6" w14:textId="77777777" w:rsidR="00242568" w:rsidRDefault="00242568" w:rsidP="00242568">
      <w:pPr>
        <w:widowControl/>
        <w:suppressAutoHyphens w:val="0"/>
        <w:textAlignment w:val="auto"/>
        <w:rPr>
          <w:rFonts w:eastAsia="Times New Roman" w:cs="Times New Roman"/>
          <w:b/>
          <w:bCs/>
          <w:kern w:val="0"/>
        </w:rPr>
      </w:pPr>
    </w:p>
    <w:p w14:paraId="72ADBD54" w14:textId="77777777" w:rsidR="00242568" w:rsidRDefault="00242568" w:rsidP="00242568">
      <w:pPr>
        <w:widowControl/>
        <w:suppressAutoHyphens w:val="0"/>
        <w:textAlignment w:val="auto"/>
      </w:pPr>
      <w:r>
        <w:rPr>
          <w:rFonts w:eastAsia="Times New Roman" w:cs="Times New Roman"/>
          <w:b/>
          <w:bCs/>
          <w:kern w:val="0"/>
        </w:rPr>
        <w:t>TITHES AND OFFERINGS:</w:t>
      </w:r>
    </w:p>
    <w:p w14:paraId="0E452ABE" w14:textId="77777777" w:rsidR="00242568" w:rsidRDefault="00242568" w:rsidP="00242568">
      <w:pPr>
        <w:widowControl/>
        <w:suppressAutoHyphens w:val="0"/>
        <w:textAlignment w:val="auto"/>
      </w:pPr>
      <w:r>
        <w:rPr>
          <w:rFonts w:eastAsia="Times New Roman" w:cs="Times New Roman"/>
          <w:kern w:val="0"/>
        </w:rPr>
        <w:t xml:space="preserve">Stripe: </w:t>
      </w:r>
      <w:hyperlink r:id="rId42" w:history="1">
        <w:r>
          <w:rPr>
            <w:rFonts w:eastAsia="Times New Roman" w:cs="Times New Roman"/>
            <w:color w:val="0563C1"/>
            <w:kern w:val="0"/>
            <w:u w:val="single"/>
          </w:rPr>
          <w:t>https://donate.stripe.com/cN2eVb4PP4wX1rOfZ0</w:t>
        </w:r>
      </w:hyperlink>
    </w:p>
    <w:p w14:paraId="0E856BCE" w14:textId="77777777" w:rsidR="00242568" w:rsidRDefault="00242568" w:rsidP="00242568">
      <w:pPr>
        <w:widowControl/>
        <w:suppressAutoHyphens w:val="0"/>
        <w:textAlignment w:val="auto"/>
        <w:rPr>
          <w:rFonts w:eastAsia="Times New Roman" w:cs="Times New Roman"/>
          <w:kern w:val="0"/>
        </w:rPr>
      </w:pPr>
    </w:p>
    <w:p w14:paraId="2F857AD4" w14:textId="77777777" w:rsidR="00242568" w:rsidRDefault="00242568" w:rsidP="00242568">
      <w:pPr>
        <w:widowControl/>
        <w:suppressAutoHyphens w:val="0"/>
        <w:textAlignment w:val="auto"/>
      </w:pPr>
      <w:proofErr w:type="spellStart"/>
      <w:r>
        <w:rPr>
          <w:rFonts w:eastAsia="Times New Roman" w:cs="Times New Roman"/>
          <w:kern w:val="0"/>
        </w:rPr>
        <w:t>Paypal</w:t>
      </w:r>
      <w:proofErr w:type="spellEnd"/>
      <w:r>
        <w:rPr>
          <w:rFonts w:eastAsia="Times New Roman" w:cs="Times New Roman"/>
          <w:kern w:val="0"/>
        </w:rPr>
        <w:t xml:space="preserve">: </w:t>
      </w:r>
      <w:hyperlink r:id="rId43" w:history="1">
        <w:r>
          <w:rPr>
            <w:rFonts w:eastAsia="Times New Roman" w:cs="Times New Roman"/>
            <w:color w:val="0563C1"/>
            <w:kern w:val="0"/>
            <w:u w:val="single"/>
          </w:rPr>
          <w:t>https://www.paypal.com/biz/fund?id=PUDGHV7WL6E6E  </w:t>
        </w:r>
      </w:hyperlink>
    </w:p>
    <w:p w14:paraId="2EC5EB50" w14:textId="77777777" w:rsidR="00242568" w:rsidRDefault="00242568" w:rsidP="00242568">
      <w:pPr>
        <w:widowControl/>
        <w:suppressAutoHyphens w:val="0"/>
        <w:textAlignment w:val="auto"/>
        <w:rPr>
          <w:rFonts w:eastAsia="Times New Roman" w:cs="Times New Roman"/>
          <w:kern w:val="0"/>
        </w:rPr>
      </w:pPr>
    </w:p>
    <w:p w14:paraId="79E11CCC" w14:textId="77777777" w:rsidR="00242568" w:rsidRDefault="00242568" w:rsidP="00242568">
      <w:pPr>
        <w:widowControl/>
        <w:suppressAutoHyphens w:val="0"/>
        <w:textAlignment w:val="auto"/>
      </w:pPr>
      <w:r>
        <w:rPr>
          <w:rFonts w:eastAsia="Times New Roman" w:cs="Times New Roman"/>
          <w:kern w:val="0"/>
        </w:rPr>
        <w:t xml:space="preserve">Our Patreon Page: </w:t>
      </w:r>
      <w:hyperlink r:id="rId44" w:history="1">
        <w:r>
          <w:rPr>
            <w:rFonts w:eastAsia="Times New Roman" w:cs="Times New Roman"/>
            <w:color w:val="0563C1"/>
            <w:kern w:val="0"/>
            <w:u w:val="single"/>
          </w:rPr>
          <w:t>https://www.patreon.com/HolyImpactMinistries</w:t>
        </w:r>
      </w:hyperlink>
    </w:p>
    <w:p w14:paraId="4C1ABBEA" w14:textId="77777777" w:rsidR="00242568" w:rsidRDefault="00242568" w:rsidP="00242568">
      <w:pPr>
        <w:widowControl/>
        <w:suppressAutoHyphens w:val="0"/>
        <w:textAlignment w:val="auto"/>
        <w:rPr>
          <w:rFonts w:eastAsia="Times New Roman" w:cs="Times New Roman"/>
          <w:kern w:val="0"/>
        </w:rPr>
      </w:pPr>
    </w:p>
    <w:p w14:paraId="38A7D8F3" w14:textId="77777777" w:rsidR="00242568" w:rsidRDefault="00242568" w:rsidP="00242568">
      <w:pPr>
        <w:widowControl/>
        <w:suppressAutoHyphens w:val="0"/>
        <w:textAlignment w:val="auto"/>
        <w:rPr>
          <w:rFonts w:eastAsia="Times New Roman" w:cs="Times New Roman"/>
          <w:kern w:val="0"/>
        </w:rPr>
      </w:pPr>
      <w:r>
        <w:rPr>
          <w:rFonts w:eastAsia="Times New Roman" w:cs="Times New Roman"/>
          <w:kern w:val="0"/>
        </w:rPr>
        <w:t>Or you can send to: Holy Impact Ministries P.O. Box 233 Carrollton Ohio 44615</w:t>
      </w:r>
    </w:p>
    <w:p w14:paraId="1A3AAD0F" w14:textId="77777777" w:rsidR="00242568" w:rsidRDefault="00242568" w:rsidP="00242568">
      <w:pPr>
        <w:pStyle w:val="Standard"/>
      </w:pPr>
    </w:p>
    <w:p w14:paraId="580DD690" w14:textId="77777777" w:rsidR="00242568" w:rsidRDefault="00242568" w:rsidP="00242568">
      <w:pPr>
        <w:pStyle w:val="Standard"/>
      </w:pPr>
      <w:bookmarkStart w:id="5" w:name="_Hlk132101990"/>
      <w:r>
        <w:t>Email:</w:t>
      </w:r>
    </w:p>
    <w:p w14:paraId="25ED4268" w14:textId="77777777" w:rsidR="00242568" w:rsidRDefault="00000000" w:rsidP="00242568">
      <w:pPr>
        <w:pStyle w:val="Standard"/>
      </w:pPr>
      <w:hyperlink r:id="rId45" w:history="1">
        <w:r w:rsidR="00242568">
          <w:rPr>
            <w:rStyle w:val="Hyperlink"/>
          </w:rPr>
          <w:t>pastorv@him.church</w:t>
        </w:r>
      </w:hyperlink>
    </w:p>
    <w:p w14:paraId="1A195F6F" w14:textId="77777777" w:rsidR="00242568" w:rsidRDefault="00242568" w:rsidP="00242568">
      <w:pPr>
        <w:pStyle w:val="Standard"/>
      </w:pPr>
    </w:p>
    <w:p w14:paraId="5A6EDC05" w14:textId="77777777" w:rsidR="00242568" w:rsidRDefault="00242568" w:rsidP="00242568">
      <w:pPr>
        <w:pStyle w:val="Standard"/>
      </w:pPr>
      <w:r>
        <w:t>Our Patriot Supply Link:</w:t>
      </w:r>
    </w:p>
    <w:p w14:paraId="69FB9C95" w14:textId="77777777" w:rsidR="00242568" w:rsidRDefault="00000000" w:rsidP="00242568">
      <w:pPr>
        <w:pStyle w:val="Standard"/>
      </w:pPr>
      <w:hyperlink r:id="rId46" w:history="1">
        <w:r w:rsidR="00242568">
          <w:rPr>
            <w:rStyle w:val="Hyperlink"/>
          </w:rPr>
          <w:t>https://mypatriotsupply.com/?rfsn=4701850.0178d9</w:t>
        </w:r>
      </w:hyperlink>
    </w:p>
    <w:bookmarkEnd w:id="1"/>
    <w:bookmarkEnd w:id="5"/>
    <w:p w14:paraId="15F8F8F1" w14:textId="77777777" w:rsidR="00242568" w:rsidRDefault="00242568" w:rsidP="000E2A9A"/>
    <w:p w14:paraId="0B367438" w14:textId="3E36D6B8" w:rsidR="00242568" w:rsidRPr="00242568" w:rsidRDefault="00242568" w:rsidP="00242568">
      <w:pPr>
        <w:pStyle w:val="Standard"/>
        <w:rPr>
          <w:b/>
          <w:bCs/>
        </w:rPr>
      </w:pPr>
      <w:r w:rsidRPr="00242568">
        <w:rPr>
          <w:b/>
          <w:bCs/>
        </w:rPr>
        <w:t>TAGS:</w:t>
      </w:r>
    </w:p>
    <w:p w14:paraId="431545EF" w14:textId="516B6AD4" w:rsidR="00242568" w:rsidRDefault="00242568" w:rsidP="00242568">
      <w:pPr>
        <w:pStyle w:val="Standard"/>
      </w:pPr>
      <w:r>
        <w:lastRenderedPageBreak/>
        <w:t xml:space="preserve">Fall, Feast Days, Appointments, </w:t>
      </w:r>
      <w:proofErr w:type="spellStart"/>
      <w:r>
        <w:t>Moedim</w:t>
      </w:r>
      <w:proofErr w:type="spellEnd"/>
      <w:r>
        <w:t xml:space="preserve">, Moed, Law, lawful, lawless, Shema, </w:t>
      </w:r>
      <w:proofErr w:type="spellStart"/>
      <w:r>
        <w:t>Shemah</w:t>
      </w:r>
      <w:proofErr w:type="spellEnd"/>
      <w:r>
        <w:t xml:space="preserve">, Apostle, Paul, Jesus, Yeshua, Jew, Jewish, Prophecy, prophetical, implications, chosen, rejected, rejection, un-chosen, sheep, goats, authority, sin, Bible, study, teaching, sermon, Pastor, Velain, Holy Impact Ministries, Torah, Law, word, God, Christian, truth, understanding, language, planting, Sowers, sowing, reaping, harvest, parable, Spirit, language, </w:t>
      </w:r>
    </w:p>
    <w:p w14:paraId="55C69C28" w14:textId="77777777" w:rsidR="00242568" w:rsidRPr="000E2A9A" w:rsidRDefault="00242568" w:rsidP="000E2A9A"/>
    <w:sectPr w:rsidR="00242568" w:rsidRPr="000E2A9A" w:rsidSect="00DC7626">
      <w:footerReference w:type="default" r:id="rId47"/>
      <w:pgSz w:w="12240" w:h="15840"/>
      <w:pgMar w:top="1440" w:right="1440" w:bottom="1440" w:left="144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C0AF0B" w14:textId="77777777" w:rsidR="003B6394" w:rsidRDefault="003B6394" w:rsidP="00720F48">
      <w:r>
        <w:separator/>
      </w:r>
    </w:p>
  </w:endnote>
  <w:endnote w:type="continuationSeparator" w:id="0">
    <w:p w14:paraId="3F62666A" w14:textId="77777777" w:rsidR="003B6394" w:rsidRDefault="003B6394"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79F7D" w14:textId="77777777" w:rsidR="00E84FB5" w:rsidRDefault="00E84FB5">
    <w:pPr>
      <w:pStyle w:val="Footer"/>
      <w:jc w:val="right"/>
    </w:pPr>
    <w:r>
      <w:fldChar w:fldCharType="begin"/>
    </w:r>
    <w:r>
      <w:instrText xml:space="preserve"> PAGE </w:instrText>
    </w:r>
    <w:r>
      <w:fldChar w:fldCharType="separate"/>
    </w:r>
    <w:r w:rsidR="00543D9F">
      <w:rPr>
        <w:noProof/>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07FE12" w14:textId="77777777" w:rsidR="003B6394" w:rsidRDefault="003B6394" w:rsidP="00720F48">
      <w:r>
        <w:separator/>
      </w:r>
    </w:p>
  </w:footnote>
  <w:footnote w:type="continuationSeparator" w:id="0">
    <w:p w14:paraId="69F8A410" w14:textId="77777777" w:rsidR="003B6394" w:rsidRDefault="003B6394" w:rsidP="0072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F80BFD"/>
    <w:multiLevelType w:val="multilevel"/>
    <w:tmpl w:val="18C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D97B67"/>
    <w:multiLevelType w:val="multilevel"/>
    <w:tmpl w:val="CE1C8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79298014">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16cid:durableId="396780323">
    <w:abstractNumId w:val="0"/>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proofState w:spelling="clean" w:grammar="clean"/>
  <w:attachedTemplate r:id="rId1"/>
  <w:defaultTabStop w:val="709"/>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yNjAzNDMwNLYwM7RU0lEKTi0uzszPAykwqgUAYmunaywAAAA="/>
    <w:docVar w:name="dgnword-docGUID" w:val="{08C124B4-8497-4E75-8F59-78C92FDB9F7A}"/>
    <w:docVar w:name="dgnword-eventsink" w:val="2719439996224"/>
  </w:docVars>
  <w:rsids>
    <w:rsidRoot w:val="00134D65"/>
    <w:rsid w:val="000356D4"/>
    <w:rsid w:val="0003637A"/>
    <w:rsid w:val="00070CDE"/>
    <w:rsid w:val="000874AB"/>
    <w:rsid w:val="00091594"/>
    <w:rsid w:val="00095654"/>
    <w:rsid w:val="000A14A2"/>
    <w:rsid w:val="000C04E8"/>
    <w:rsid w:val="000D16A7"/>
    <w:rsid w:val="000D3272"/>
    <w:rsid w:val="000D5338"/>
    <w:rsid w:val="000E2A9A"/>
    <w:rsid w:val="000E4E83"/>
    <w:rsid w:val="000E6727"/>
    <w:rsid w:val="000E74A1"/>
    <w:rsid w:val="000F453C"/>
    <w:rsid w:val="000F499F"/>
    <w:rsid w:val="000F6A86"/>
    <w:rsid w:val="00127323"/>
    <w:rsid w:val="00133C2F"/>
    <w:rsid w:val="00134D65"/>
    <w:rsid w:val="00145FCA"/>
    <w:rsid w:val="001461B0"/>
    <w:rsid w:val="00147B7B"/>
    <w:rsid w:val="00163C12"/>
    <w:rsid w:val="00165199"/>
    <w:rsid w:val="00167CD6"/>
    <w:rsid w:val="00177A58"/>
    <w:rsid w:val="00181AC5"/>
    <w:rsid w:val="00186DCE"/>
    <w:rsid w:val="001A16FD"/>
    <w:rsid w:val="001A5065"/>
    <w:rsid w:val="001B42DE"/>
    <w:rsid w:val="001B69FF"/>
    <w:rsid w:val="001B7FE7"/>
    <w:rsid w:val="001D7AE5"/>
    <w:rsid w:val="001E41DF"/>
    <w:rsid w:val="001F13DE"/>
    <w:rsid w:val="001F4649"/>
    <w:rsid w:val="00203D37"/>
    <w:rsid w:val="00227488"/>
    <w:rsid w:val="00242451"/>
    <w:rsid w:val="00242568"/>
    <w:rsid w:val="00246FED"/>
    <w:rsid w:val="00257D3E"/>
    <w:rsid w:val="00260F08"/>
    <w:rsid w:val="00263A4B"/>
    <w:rsid w:val="00266880"/>
    <w:rsid w:val="00267623"/>
    <w:rsid w:val="00273945"/>
    <w:rsid w:val="002825E2"/>
    <w:rsid w:val="0028449E"/>
    <w:rsid w:val="002856BE"/>
    <w:rsid w:val="002C27F9"/>
    <w:rsid w:val="002F14D8"/>
    <w:rsid w:val="002F55F7"/>
    <w:rsid w:val="003013E7"/>
    <w:rsid w:val="003020FE"/>
    <w:rsid w:val="00306E78"/>
    <w:rsid w:val="003137AC"/>
    <w:rsid w:val="0031430F"/>
    <w:rsid w:val="00323C53"/>
    <w:rsid w:val="0033170F"/>
    <w:rsid w:val="00333BEA"/>
    <w:rsid w:val="00335DC2"/>
    <w:rsid w:val="0033753A"/>
    <w:rsid w:val="00344ED8"/>
    <w:rsid w:val="00370F82"/>
    <w:rsid w:val="00374B36"/>
    <w:rsid w:val="003774A2"/>
    <w:rsid w:val="0038062F"/>
    <w:rsid w:val="00383676"/>
    <w:rsid w:val="003A3D86"/>
    <w:rsid w:val="003A495A"/>
    <w:rsid w:val="003B1DED"/>
    <w:rsid w:val="003B6394"/>
    <w:rsid w:val="003B793C"/>
    <w:rsid w:val="003D1361"/>
    <w:rsid w:val="003D188D"/>
    <w:rsid w:val="003D2ED0"/>
    <w:rsid w:val="003D4B66"/>
    <w:rsid w:val="003F4107"/>
    <w:rsid w:val="00421A38"/>
    <w:rsid w:val="00424277"/>
    <w:rsid w:val="00424B3A"/>
    <w:rsid w:val="00431CA4"/>
    <w:rsid w:val="004353CF"/>
    <w:rsid w:val="00437D85"/>
    <w:rsid w:val="00464C38"/>
    <w:rsid w:val="00472D26"/>
    <w:rsid w:val="00476EC1"/>
    <w:rsid w:val="00484FF2"/>
    <w:rsid w:val="004B1CB4"/>
    <w:rsid w:val="004B42E0"/>
    <w:rsid w:val="004B7B10"/>
    <w:rsid w:val="004D7166"/>
    <w:rsid w:val="004F0F6D"/>
    <w:rsid w:val="004F57DF"/>
    <w:rsid w:val="00501AC6"/>
    <w:rsid w:val="00506D91"/>
    <w:rsid w:val="005160D5"/>
    <w:rsid w:val="00522692"/>
    <w:rsid w:val="00522C6C"/>
    <w:rsid w:val="00522E98"/>
    <w:rsid w:val="005239E3"/>
    <w:rsid w:val="00533C0D"/>
    <w:rsid w:val="0053446F"/>
    <w:rsid w:val="00536B24"/>
    <w:rsid w:val="00543D9F"/>
    <w:rsid w:val="00554542"/>
    <w:rsid w:val="00555AEE"/>
    <w:rsid w:val="0057485F"/>
    <w:rsid w:val="00594EE5"/>
    <w:rsid w:val="005967FF"/>
    <w:rsid w:val="005A4A53"/>
    <w:rsid w:val="005B2219"/>
    <w:rsid w:val="005B5526"/>
    <w:rsid w:val="005B5D82"/>
    <w:rsid w:val="005C57FF"/>
    <w:rsid w:val="005D08F7"/>
    <w:rsid w:val="005E65E1"/>
    <w:rsid w:val="005F56EA"/>
    <w:rsid w:val="00602BBD"/>
    <w:rsid w:val="00613654"/>
    <w:rsid w:val="00630057"/>
    <w:rsid w:val="00653637"/>
    <w:rsid w:val="00662BD6"/>
    <w:rsid w:val="006741E7"/>
    <w:rsid w:val="00692CBC"/>
    <w:rsid w:val="006936E8"/>
    <w:rsid w:val="0069497B"/>
    <w:rsid w:val="006A1A79"/>
    <w:rsid w:val="006A6410"/>
    <w:rsid w:val="006C1A3B"/>
    <w:rsid w:val="006D33CF"/>
    <w:rsid w:val="006F2A12"/>
    <w:rsid w:val="006F7027"/>
    <w:rsid w:val="007026E1"/>
    <w:rsid w:val="007208AF"/>
    <w:rsid w:val="00720F48"/>
    <w:rsid w:val="007210FB"/>
    <w:rsid w:val="00721646"/>
    <w:rsid w:val="007335A0"/>
    <w:rsid w:val="007464CF"/>
    <w:rsid w:val="00766C5B"/>
    <w:rsid w:val="00774211"/>
    <w:rsid w:val="0078073D"/>
    <w:rsid w:val="00783840"/>
    <w:rsid w:val="00786EAC"/>
    <w:rsid w:val="007940D8"/>
    <w:rsid w:val="007956D1"/>
    <w:rsid w:val="00795F62"/>
    <w:rsid w:val="0079608F"/>
    <w:rsid w:val="007A31F6"/>
    <w:rsid w:val="007A3C4B"/>
    <w:rsid w:val="007A471D"/>
    <w:rsid w:val="007B7F59"/>
    <w:rsid w:val="007D00BF"/>
    <w:rsid w:val="007D52DD"/>
    <w:rsid w:val="007F0AAA"/>
    <w:rsid w:val="007F1D79"/>
    <w:rsid w:val="00807940"/>
    <w:rsid w:val="00807B4D"/>
    <w:rsid w:val="00812506"/>
    <w:rsid w:val="00815165"/>
    <w:rsid w:val="00821E4B"/>
    <w:rsid w:val="0083488B"/>
    <w:rsid w:val="00852E2E"/>
    <w:rsid w:val="00861AD6"/>
    <w:rsid w:val="00862FFD"/>
    <w:rsid w:val="008651F2"/>
    <w:rsid w:val="00873EFF"/>
    <w:rsid w:val="008803BF"/>
    <w:rsid w:val="008847F6"/>
    <w:rsid w:val="00894850"/>
    <w:rsid w:val="008A200C"/>
    <w:rsid w:val="008A66E2"/>
    <w:rsid w:val="008B5758"/>
    <w:rsid w:val="008B57E5"/>
    <w:rsid w:val="008C3CB6"/>
    <w:rsid w:val="008C4FA9"/>
    <w:rsid w:val="008D13C0"/>
    <w:rsid w:val="008E0CCF"/>
    <w:rsid w:val="008E5388"/>
    <w:rsid w:val="008E6DB1"/>
    <w:rsid w:val="008E6E9A"/>
    <w:rsid w:val="009002F5"/>
    <w:rsid w:val="00902505"/>
    <w:rsid w:val="00910DE1"/>
    <w:rsid w:val="00926024"/>
    <w:rsid w:val="00943AC4"/>
    <w:rsid w:val="00944FA8"/>
    <w:rsid w:val="00947C68"/>
    <w:rsid w:val="00950005"/>
    <w:rsid w:val="00956E6C"/>
    <w:rsid w:val="00963D0C"/>
    <w:rsid w:val="00967957"/>
    <w:rsid w:val="00980458"/>
    <w:rsid w:val="00982632"/>
    <w:rsid w:val="0099093F"/>
    <w:rsid w:val="009A7A73"/>
    <w:rsid w:val="009C2822"/>
    <w:rsid w:val="009C7BA3"/>
    <w:rsid w:val="009E2B7A"/>
    <w:rsid w:val="009F2A54"/>
    <w:rsid w:val="009F4F37"/>
    <w:rsid w:val="00A204DF"/>
    <w:rsid w:val="00A303BF"/>
    <w:rsid w:val="00A3461C"/>
    <w:rsid w:val="00A40C16"/>
    <w:rsid w:val="00A41C7D"/>
    <w:rsid w:val="00A46C86"/>
    <w:rsid w:val="00A94CB2"/>
    <w:rsid w:val="00AA3ECE"/>
    <w:rsid w:val="00AB0398"/>
    <w:rsid w:val="00AB4287"/>
    <w:rsid w:val="00AB70DE"/>
    <w:rsid w:val="00AC4B35"/>
    <w:rsid w:val="00AC7746"/>
    <w:rsid w:val="00AE34CA"/>
    <w:rsid w:val="00AE3510"/>
    <w:rsid w:val="00AF2A6A"/>
    <w:rsid w:val="00B26DB2"/>
    <w:rsid w:val="00B477F1"/>
    <w:rsid w:val="00B5150B"/>
    <w:rsid w:val="00B51AEC"/>
    <w:rsid w:val="00B553B7"/>
    <w:rsid w:val="00B61B46"/>
    <w:rsid w:val="00B71F12"/>
    <w:rsid w:val="00B83DFB"/>
    <w:rsid w:val="00BB3F37"/>
    <w:rsid w:val="00BC46D8"/>
    <w:rsid w:val="00BF3D72"/>
    <w:rsid w:val="00C13E8C"/>
    <w:rsid w:val="00C15077"/>
    <w:rsid w:val="00C23167"/>
    <w:rsid w:val="00C244D9"/>
    <w:rsid w:val="00C25D37"/>
    <w:rsid w:val="00C458D5"/>
    <w:rsid w:val="00C62DD8"/>
    <w:rsid w:val="00C85010"/>
    <w:rsid w:val="00C85F58"/>
    <w:rsid w:val="00CA0638"/>
    <w:rsid w:val="00CA3618"/>
    <w:rsid w:val="00CA61E2"/>
    <w:rsid w:val="00CB2583"/>
    <w:rsid w:val="00CB4BA7"/>
    <w:rsid w:val="00CC3D30"/>
    <w:rsid w:val="00CF14F1"/>
    <w:rsid w:val="00D0220C"/>
    <w:rsid w:val="00D05E02"/>
    <w:rsid w:val="00D24B5D"/>
    <w:rsid w:val="00D478CE"/>
    <w:rsid w:val="00D57688"/>
    <w:rsid w:val="00D62D01"/>
    <w:rsid w:val="00D63E26"/>
    <w:rsid w:val="00D63F00"/>
    <w:rsid w:val="00D67ABB"/>
    <w:rsid w:val="00D70EDE"/>
    <w:rsid w:val="00D75F19"/>
    <w:rsid w:val="00D80AFE"/>
    <w:rsid w:val="00D90B1C"/>
    <w:rsid w:val="00D94D9B"/>
    <w:rsid w:val="00DA29E8"/>
    <w:rsid w:val="00DB4F61"/>
    <w:rsid w:val="00DC55E5"/>
    <w:rsid w:val="00DC6601"/>
    <w:rsid w:val="00DC7626"/>
    <w:rsid w:val="00DF5FE4"/>
    <w:rsid w:val="00E03CA1"/>
    <w:rsid w:val="00E11B04"/>
    <w:rsid w:val="00E338E5"/>
    <w:rsid w:val="00E428E9"/>
    <w:rsid w:val="00E454F2"/>
    <w:rsid w:val="00E471A0"/>
    <w:rsid w:val="00E61AC9"/>
    <w:rsid w:val="00E646F5"/>
    <w:rsid w:val="00E80403"/>
    <w:rsid w:val="00E811C2"/>
    <w:rsid w:val="00E81B9F"/>
    <w:rsid w:val="00E84FB5"/>
    <w:rsid w:val="00E86860"/>
    <w:rsid w:val="00E90E7C"/>
    <w:rsid w:val="00EA541A"/>
    <w:rsid w:val="00EC10C3"/>
    <w:rsid w:val="00EC2023"/>
    <w:rsid w:val="00EC2E7D"/>
    <w:rsid w:val="00EC5676"/>
    <w:rsid w:val="00EC5854"/>
    <w:rsid w:val="00EE49E4"/>
    <w:rsid w:val="00EF492D"/>
    <w:rsid w:val="00EF7778"/>
    <w:rsid w:val="00F04F9E"/>
    <w:rsid w:val="00F365E9"/>
    <w:rsid w:val="00F51F92"/>
    <w:rsid w:val="00F5214A"/>
    <w:rsid w:val="00F56195"/>
    <w:rsid w:val="00F65753"/>
    <w:rsid w:val="00F729DB"/>
    <w:rsid w:val="00F735BB"/>
    <w:rsid w:val="00F808D6"/>
    <w:rsid w:val="00F8310C"/>
    <w:rsid w:val="00F84166"/>
    <w:rsid w:val="00F94958"/>
    <w:rsid w:val="00F94A68"/>
    <w:rsid w:val="00FA45D0"/>
    <w:rsid w:val="00FA48F7"/>
    <w:rsid w:val="00FA5075"/>
    <w:rsid w:val="00FC32E8"/>
    <w:rsid w:val="00FD48A3"/>
    <w:rsid w:val="00FE0847"/>
    <w:rsid w:val="00FE0F57"/>
    <w:rsid w:val="00FE56B7"/>
    <w:rsid w:val="00FE6EC1"/>
    <w:rsid w:val="00FF40D8"/>
    <w:rsid w:val="00FF60C8"/>
    <w:rsid w:val="00FF7A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523147"/>
  <w15:docId w15:val="{825BCF09-92F5-471C-9104-4E81510D4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Mang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568"/>
    <w:pPr>
      <w:widowControl w:val="0"/>
      <w:suppressAutoHyphens/>
      <w:autoSpaceDN w:val="0"/>
      <w:textAlignment w:val="baseline"/>
    </w:pPr>
    <w:rPr>
      <w:kern w:val="3"/>
      <w:sz w:val="32"/>
      <w:szCs w:val="32"/>
    </w:rPr>
  </w:style>
  <w:style w:type="paragraph" w:styleId="Heading1">
    <w:name w:val="heading 1"/>
    <w:basedOn w:val="Normal"/>
    <w:next w:val="Normal"/>
    <w:link w:val="Heading1Char"/>
    <w:uiPriority w:val="9"/>
    <w:qFormat/>
    <w:rsid w:val="00E428E9"/>
    <w:pPr>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val="0"/>
      <w:suppressAutoHyphens/>
      <w:autoSpaceDN w:val="0"/>
      <w:textAlignment w:val="baseline"/>
    </w:pPr>
    <w:rPr>
      <w:kern w:val="3"/>
      <w:sz w:val="28"/>
      <w:szCs w:val="24"/>
      <w:lang w:eastAsia="zh-CN" w:bidi="hi-IN"/>
    </w:rPr>
  </w:style>
  <w:style w:type="paragraph" w:customStyle="1" w:styleId="Heading">
    <w:name w:val="Heading"/>
    <w:basedOn w:val="Standard"/>
    <w:next w:val="Textbody"/>
    <w:pPr>
      <w:keepNext/>
      <w:spacing w:before="240" w:after="120"/>
    </w:pPr>
    <w:rPr>
      <w:rFonts w:eastAsia="Microsoft YaHei"/>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Footer">
    <w:name w:val="footer"/>
    <w:basedOn w:val="Standard"/>
    <w:pPr>
      <w:suppressLineNumbers/>
      <w:tabs>
        <w:tab w:val="center" w:pos="4986"/>
        <w:tab w:val="right" w:pos="9972"/>
      </w:tabs>
    </w:pPr>
  </w:style>
  <w:style w:type="paragraph" w:customStyle="1" w:styleId="HorizontalLine">
    <w:name w:val="Horizontal Line"/>
    <w:basedOn w:val="Standard"/>
    <w:next w:val="Textbody"/>
    <w:pPr>
      <w:suppressLineNumbers/>
      <w:spacing w:after="283"/>
    </w:pPr>
    <w:rPr>
      <w:sz w:val="12"/>
      <w:szCs w:val="12"/>
    </w:rPr>
  </w:style>
  <w:style w:type="character" w:styleId="Hyperlink">
    <w:name w:val="Hyperlink"/>
    <w:unhideWhenUsed/>
    <w:rsid w:val="00B477F1"/>
    <w:rPr>
      <w:color w:val="0563C1"/>
      <w:u w:val="single"/>
    </w:rPr>
  </w:style>
  <w:style w:type="character" w:styleId="UnresolvedMention">
    <w:name w:val="Unresolved Mention"/>
    <w:uiPriority w:val="99"/>
    <w:semiHidden/>
    <w:unhideWhenUsed/>
    <w:rsid w:val="00B477F1"/>
    <w:rPr>
      <w:color w:val="808080"/>
      <w:shd w:val="clear" w:color="auto" w:fill="E6E6E6"/>
    </w:rPr>
  </w:style>
  <w:style w:type="paragraph" w:customStyle="1" w:styleId="BODY">
    <w:name w:val="BODY"/>
    <w:basedOn w:val="Normal"/>
    <w:uiPriority w:val="99"/>
    <w:rsid w:val="008C4FA9"/>
    <w:pPr>
      <w:widowControl/>
      <w:suppressAutoHyphens w:val="0"/>
      <w:autoSpaceDE w:val="0"/>
      <w:adjustRightInd w:val="0"/>
      <w:textAlignment w:val="auto"/>
    </w:pPr>
    <w:rPr>
      <w:rFonts w:ascii="Georgia" w:eastAsia="Calibri" w:hAnsi="Georgia" w:cs="Georgia"/>
      <w:kern w:val="0"/>
      <w:lang w:val="x-none"/>
    </w:rPr>
  </w:style>
  <w:style w:type="character" w:styleId="CommentReference">
    <w:name w:val="annotation reference"/>
    <w:uiPriority w:val="99"/>
    <w:semiHidden/>
    <w:unhideWhenUsed/>
    <w:rsid w:val="00EC10C3"/>
    <w:rPr>
      <w:sz w:val="16"/>
      <w:szCs w:val="16"/>
    </w:rPr>
  </w:style>
  <w:style w:type="paragraph" w:styleId="CommentText">
    <w:name w:val="annotation text"/>
    <w:basedOn w:val="Normal"/>
    <w:link w:val="CommentTextChar"/>
    <w:uiPriority w:val="99"/>
    <w:semiHidden/>
    <w:unhideWhenUsed/>
    <w:rsid w:val="00EC10C3"/>
    <w:rPr>
      <w:sz w:val="20"/>
      <w:szCs w:val="18"/>
    </w:rPr>
  </w:style>
  <w:style w:type="character" w:customStyle="1" w:styleId="CommentTextChar">
    <w:name w:val="Comment Text Char"/>
    <w:link w:val="CommentText"/>
    <w:uiPriority w:val="99"/>
    <w:semiHidden/>
    <w:rsid w:val="00EC10C3"/>
    <w:rPr>
      <w:sz w:val="20"/>
      <w:szCs w:val="18"/>
    </w:rPr>
  </w:style>
  <w:style w:type="paragraph" w:styleId="CommentSubject">
    <w:name w:val="annotation subject"/>
    <w:basedOn w:val="CommentText"/>
    <w:next w:val="CommentText"/>
    <w:link w:val="CommentSubjectChar"/>
    <w:uiPriority w:val="99"/>
    <w:semiHidden/>
    <w:unhideWhenUsed/>
    <w:rsid w:val="00EC10C3"/>
    <w:rPr>
      <w:b/>
      <w:bCs/>
    </w:rPr>
  </w:style>
  <w:style w:type="character" w:customStyle="1" w:styleId="CommentSubjectChar">
    <w:name w:val="Comment Subject Char"/>
    <w:link w:val="CommentSubject"/>
    <w:uiPriority w:val="99"/>
    <w:semiHidden/>
    <w:rsid w:val="00EC10C3"/>
    <w:rPr>
      <w:b/>
      <w:bCs/>
      <w:sz w:val="20"/>
      <w:szCs w:val="18"/>
    </w:rPr>
  </w:style>
  <w:style w:type="paragraph" w:styleId="BalloonText">
    <w:name w:val="Balloon Text"/>
    <w:basedOn w:val="Normal"/>
    <w:link w:val="BalloonTextChar"/>
    <w:uiPriority w:val="99"/>
    <w:semiHidden/>
    <w:unhideWhenUsed/>
    <w:rsid w:val="00EC10C3"/>
    <w:rPr>
      <w:rFonts w:ascii="Segoe UI" w:hAnsi="Segoe UI"/>
      <w:sz w:val="18"/>
      <w:szCs w:val="16"/>
    </w:rPr>
  </w:style>
  <w:style w:type="character" w:customStyle="1" w:styleId="BalloonTextChar">
    <w:name w:val="Balloon Text Char"/>
    <w:link w:val="BalloonText"/>
    <w:uiPriority w:val="99"/>
    <w:semiHidden/>
    <w:rsid w:val="00EC10C3"/>
    <w:rPr>
      <w:rFonts w:ascii="Segoe UI" w:hAnsi="Segoe UI"/>
      <w:sz w:val="18"/>
      <w:szCs w:val="16"/>
    </w:rPr>
  </w:style>
  <w:style w:type="character" w:customStyle="1" w:styleId="Heading1Char">
    <w:name w:val="Heading 1 Char"/>
    <w:link w:val="Heading1"/>
    <w:uiPriority w:val="9"/>
    <w:rsid w:val="00E428E9"/>
    <w:rPr>
      <w:b/>
      <w:bCs/>
      <w:kern w:val="3"/>
      <w:sz w:val="40"/>
      <w:szCs w:val="40"/>
      <w:lang w:eastAsia="zh-CN" w:bidi="hi-IN"/>
    </w:rPr>
  </w:style>
  <w:style w:type="paragraph" w:styleId="Quote">
    <w:name w:val="Quote"/>
    <w:basedOn w:val="Normal"/>
    <w:next w:val="Normal"/>
    <w:link w:val="QuoteChar"/>
    <w:uiPriority w:val="29"/>
    <w:qFormat/>
    <w:rsid w:val="00D90B1C"/>
    <w:pPr>
      <w:spacing w:before="200" w:after="160"/>
      <w:ind w:left="864" w:right="864"/>
      <w:jc w:val="center"/>
    </w:pPr>
    <w:rPr>
      <w:i/>
      <w:iCs/>
      <w:color w:val="404040"/>
      <w:szCs w:val="25"/>
    </w:rPr>
  </w:style>
  <w:style w:type="character" w:customStyle="1" w:styleId="QuoteChar">
    <w:name w:val="Quote Char"/>
    <w:link w:val="Quote"/>
    <w:uiPriority w:val="29"/>
    <w:rsid w:val="00D90B1C"/>
    <w:rPr>
      <w:i/>
      <w:iCs/>
      <w:color w:val="404040"/>
      <w:kern w:val="3"/>
      <w:sz w:val="28"/>
      <w:szCs w:val="25"/>
      <w:lang w:eastAsia="zh-CN" w:bidi="hi-IN"/>
    </w:rPr>
  </w:style>
  <w:style w:type="paragraph" w:customStyle="1" w:styleId="PRE">
    <w:name w:val="PRE"/>
    <w:basedOn w:val="Normal"/>
    <w:uiPriority w:val="99"/>
    <w:rsid w:val="00344ED8"/>
    <w:pPr>
      <w:suppressAutoHyphens w:val="0"/>
      <w:autoSpaceDE w:val="0"/>
      <w:adjustRightInd w:val="0"/>
      <w:textAlignment w:val="auto"/>
    </w:pPr>
    <w:rPr>
      <w:rFonts w:ascii="Courier New" w:hAnsi="Courier New" w:cs="Courier New"/>
      <w:kern w:val="0"/>
      <w:sz w:val="24"/>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541698">
      <w:bodyDiv w:val="1"/>
      <w:marLeft w:val="0"/>
      <w:marRight w:val="0"/>
      <w:marTop w:val="0"/>
      <w:marBottom w:val="0"/>
      <w:divBdr>
        <w:top w:val="none" w:sz="0" w:space="0" w:color="auto"/>
        <w:left w:val="none" w:sz="0" w:space="0" w:color="auto"/>
        <w:bottom w:val="none" w:sz="0" w:space="0" w:color="auto"/>
        <w:right w:val="none" w:sz="0" w:space="0" w:color="auto"/>
      </w:divBdr>
    </w:div>
    <w:div w:id="971132706">
      <w:bodyDiv w:val="1"/>
      <w:marLeft w:val="0"/>
      <w:marRight w:val="0"/>
      <w:marTop w:val="0"/>
      <w:marBottom w:val="0"/>
      <w:divBdr>
        <w:top w:val="none" w:sz="0" w:space="0" w:color="auto"/>
        <w:left w:val="none" w:sz="0" w:space="0" w:color="auto"/>
        <w:bottom w:val="none" w:sz="0" w:space="0" w:color="auto"/>
        <w:right w:val="none" w:sz="0" w:space="0" w:color="auto"/>
      </w:divBdr>
    </w:div>
    <w:div w:id="1313438484">
      <w:bodyDiv w:val="1"/>
      <w:marLeft w:val="0"/>
      <w:marRight w:val="0"/>
      <w:marTop w:val="0"/>
      <w:marBottom w:val="0"/>
      <w:divBdr>
        <w:top w:val="none" w:sz="0" w:space="0" w:color="auto"/>
        <w:left w:val="none" w:sz="0" w:space="0" w:color="auto"/>
        <w:bottom w:val="none" w:sz="0" w:space="0" w:color="auto"/>
        <w:right w:val="none" w:sz="0" w:space="0" w:color="auto"/>
      </w:divBdr>
      <w:divsChild>
        <w:div w:id="1672560808">
          <w:marLeft w:val="0"/>
          <w:marRight w:val="0"/>
          <w:marTop w:val="0"/>
          <w:marBottom w:val="0"/>
          <w:divBdr>
            <w:top w:val="none" w:sz="0" w:space="0" w:color="auto"/>
            <w:left w:val="none" w:sz="0" w:space="0" w:color="auto"/>
            <w:bottom w:val="none" w:sz="0" w:space="0" w:color="auto"/>
            <w:right w:val="none" w:sz="0" w:space="0" w:color="auto"/>
          </w:divBdr>
        </w:div>
        <w:div w:id="2040010826">
          <w:marLeft w:val="0"/>
          <w:marRight w:val="0"/>
          <w:marTop w:val="0"/>
          <w:marBottom w:val="0"/>
          <w:divBdr>
            <w:top w:val="none" w:sz="0" w:space="0" w:color="auto"/>
            <w:left w:val="none" w:sz="0" w:space="0" w:color="auto"/>
            <w:bottom w:val="none" w:sz="0" w:space="0" w:color="auto"/>
            <w:right w:val="none" w:sz="0" w:space="0" w:color="auto"/>
          </w:divBdr>
        </w:div>
      </w:divsChild>
    </w:div>
    <w:div w:id="1502550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png"/><Relationship Id="rId39" Type="http://schemas.openxmlformats.org/officeDocument/2006/relationships/hyperlink" Target="https://odysee.com/@HolyImpactMinistries:6" TargetMode="External"/><Relationship Id="rId21" Type="http://schemas.openxmlformats.org/officeDocument/2006/relationships/image" Target="media/image14.svg"/><Relationship Id="rId34" Type="http://schemas.openxmlformats.org/officeDocument/2006/relationships/image" Target="media/image27.png"/><Relationship Id="rId42" Type="http://schemas.openxmlformats.org/officeDocument/2006/relationships/hyperlink" Target="https://donate.stripe.com/cN2eVb4PP4wX1rOfZ0" TargetMode="External"/><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9" Type="http://schemas.openxmlformats.org/officeDocument/2006/relationships/image" Target="media/image22.sv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holyimpactministries.com/bible-study-night/" TargetMode="External"/><Relationship Id="rId40" Type="http://schemas.openxmlformats.org/officeDocument/2006/relationships/hyperlink" Target="https://rumble.com/user/HolyImpactMinistries" TargetMode="External"/><Relationship Id="rId45" Type="http://schemas.openxmlformats.org/officeDocument/2006/relationships/hyperlink" Target="mailto:pastorv@him.church"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hyperlink" Target="https://youtu.be/uNaX0EwmCms" TargetMode="External"/><Relationship Id="rId49" Type="http://schemas.openxmlformats.org/officeDocument/2006/relationships/theme" Target="theme/theme1.xml"/><Relationship Id="rId10" Type="http://schemas.openxmlformats.org/officeDocument/2006/relationships/image" Target="media/image3.svg"/><Relationship Id="rId19" Type="http://schemas.openxmlformats.org/officeDocument/2006/relationships/image" Target="media/image12.jpeg"/><Relationship Id="rId31" Type="http://schemas.openxmlformats.org/officeDocument/2006/relationships/image" Target="media/image24.svg"/><Relationship Id="rId44" Type="http://schemas.openxmlformats.org/officeDocument/2006/relationships/hyperlink" Target="https://www.patreon.com/HolyImpactMinistri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image" Target="media/image28.svg"/><Relationship Id="rId43" Type="http://schemas.openxmlformats.org/officeDocument/2006/relationships/hyperlink" Target="https://www.paypal.com/biz/fund?id=PUDGHV7WL6E6E%20&#160;" TargetMode="Externa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svg"/><Relationship Id="rId33" Type="http://schemas.openxmlformats.org/officeDocument/2006/relationships/image" Target="media/image26.svg"/><Relationship Id="rId38" Type="http://schemas.openxmlformats.org/officeDocument/2006/relationships/hyperlink" Target="https://www.facebook.com/HolyImpactMinistries/" TargetMode="External"/><Relationship Id="rId46" Type="http://schemas.openxmlformats.org/officeDocument/2006/relationships/hyperlink" Target="https://mypatriotsupply.com/?rfsn=4701850.0178d9" TargetMode="External"/><Relationship Id="rId20" Type="http://schemas.openxmlformats.org/officeDocument/2006/relationships/image" Target="media/image13.png"/><Relationship Id="rId41" Type="http://schemas.openxmlformats.org/officeDocument/2006/relationships/hyperlink" Target="https://HolyImpactMinistries.co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J:\DESKTOP%20STUFF%20112821\HIM%20DESKTOP\HIM%20HEADER%20TEMPLATE%20BEST%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9D8B-8DD1-4678-9BDE-F100767E9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HIM HEADER TEMPLATE BEST 2</Template>
  <TotalTime>1596</TotalTime>
  <Pages>24</Pages>
  <Words>4653</Words>
  <Characters>21256</Characters>
  <Application>Microsoft Office Word</Application>
  <DocSecurity>0</DocSecurity>
  <Lines>547</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Velain</dc:creator>
  <cp:keywords/>
  <cp:lastModifiedBy>Pastor Scott Velain</cp:lastModifiedBy>
  <cp:revision>12</cp:revision>
  <dcterms:created xsi:type="dcterms:W3CDTF">2024-08-25T17:46:00Z</dcterms:created>
  <dcterms:modified xsi:type="dcterms:W3CDTF">2024-08-28T05:24:00Z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acb4e508701a8b25a71cdfcfea9d3edfc72d83381ad0247c4468f388d603b0cb</vt:lpwstr>
  </property>
</Properties>
</file>