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1823CD" w14:textId="6B8B289A" w:rsidR="00EF7778" w:rsidRDefault="00DC7626" w:rsidP="007B13BB">
      <w:r>
        <w:rPr>
          <w:noProof/>
        </w:rPr>
        <w:drawing>
          <wp:anchor distT="0" distB="0" distL="114300" distR="114300" simplePos="0" relativeHeight="251657728" behindDoc="0" locked="0" layoutInCell="1" allowOverlap="1" wp14:anchorId="1C224545" wp14:editId="69C81AB7">
            <wp:simplePos x="0" y="0"/>
            <wp:positionH relativeFrom="column">
              <wp:align>left</wp:align>
            </wp:positionH>
            <wp:positionV relativeFrom="paragraph">
              <wp:align>top</wp:align>
            </wp:positionV>
            <wp:extent cx="1274445" cy="1116330"/>
            <wp:effectExtent l="0" t="0" r="0" b="0"/>
            <wp:wrapTopAndBottom/>
            <wp:docPr id="2" name="graphic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74445" cy="1116330"/>
                    </a:xfrm>
                    <a:prstGeom prst="rect">
                      <a:avLst/>
                    </a:prstGeom>
                    <a:noFill/>
                    <a:ln>
                      <a:noFill/>
                    </a:ln>
                  </pic:spPr>
                </pic:pic>
              </a:graphicData>
            </a:graphic>
            <wp14:sizeRelH relativeFrom="page">
              <wp14:pctWidth>0</wp14:pctWidth>
            </wp14:sizeRelH>
            <wp14:sizeRelV relativeFrom="page">
              <wp14:pctHeight>0</wp14:pctHeight>
            </wp14:sizeRelV>
          </wp:anchor>
        </w:drawing>
      </w:r>
      <w:r w:rsidR="00815165">
        <w:t>__________________________________________________________</w:t>
      </w:r>
      <w:r>
        <w:t xml:space="preserve">                                                                                 </w:t>
      </w:r>
      <w:r w:rsidRPr="00DC7626">
        <w:rPr>
          <w:sz w:val="20"/>
          <w:szCs w:val="17"/>
        </w:rPr>
        <w:t xml:space="preserve"> </w:t>
      </w:r>
      <w:r w:rsidR="007B13BB">
        <w:rPr>
          <w:sz w:val="20"/>
          <w:szCs w:val="17"/>
        </w:rPr>
        <w:t xml:space="preserve">                </w:t>
      </w:r>
    </w:p>
    <w:p w14:paraId="54A1909C" w14:textId="55358377" w:rsidR="007B13BB" w:rsidRDefault="007B13BB" w:rsidP="007B13BB"/>
    <w:p w14:paraId="0101616C" w14:textId="44A62067" w:rsidR="007B13BB" w:rsidRDefault="007B13BB" w:rsidP="007B13BB">
      <w:pPr>
        <w:pStyle w:val="Heading1"/>
      </w:pPr>
      <w:r>
        <w:t>Numbers 25</w:t>
      </w:r>
    </w:p>
    <w:p w14:paraId="3435F4B9" w14:textId="4A7EF672" w:rsidR="007B13BB" w:rsidRDefault="007B13BB" w:rsidP="007B13BB">
      <w:pPr>
        <w:pStyle w:val="Heading1"/>
      </w:pPr>
      <w:r>
        <w:t>Liberal Thinking vs Godly Thinking</w:t>
      </w:r>
    </w:p>
    <w:p w14:paraId="15373D35" w14:textId="0333D6A6" w:rsidR="007B13BB" w:rsidRDefault="007B13BB" w:rsidP="007B13BB">
      <w:pPr>
        <w:jc w:val="center"/>
      </w:pPr>
    </w:p>
    <w:p w14:paraId="76BE6136" w14:textId="2B644D84" w:rsidR="007B13BB" w:rsidRDefault="007B13BB" w:rsidP="007B13BB">
      <w:r>
        <w:t xml:space="preserve">During our last </w:t>
      </w:r>
      <w:r w:rsidR="00616E9E">
        <w:t xml:space="preserve">study into the book of </w:t>
      </w:r>
      <w:r>
        <w:t xml:space="preserve">Numbers, we spoke about King Balak the king of the Moabites who had summonsed Balaam the diviner </w:t>
      </w:r>
      <w:proofErr w:type="gramStart"/>
      <w:r>
        <w:t>in order to</w:t>
      </w:r>
      <w:proofErr w:type="gramEnd"/>
      <w:r>
        <w:t xml:space="preserve"> curse God’s people because the king of the Moabites had witnessed the conquest of the house of Israel over the Amorites. And we read through Numbers chapter 22 through 24</w:t>
      </w:r>
      <w:r w:rsidR="008B2394">
        <w:t xml:space="preserve"> so that we could better understand exactly who this “Balaam” actually was and what the Bible actually says about this pagan diviner by the name of “Balaam”.</w:t>
      </w:r>
    </w:p>
    <w:p w14:paraId="49C8414C" w14:textId="227DE610" w:rsidR="008B2394" w:rsidRDefault="008B2394" w:rsidP="007B13BB"/>
    <w:p w14:paraId="52EFCB67" w14:textId="4B0A0299" w:rsidR="008B2394" w:rsidRDefault="008B2394" w:rsidP="007B13BB">
      <w:r>
        <w:t xml:space="preserve">And as we read through </w:t>
      </w:r>
      <w:r w:rsidR="00616E9E">
        <w:t>these three chapters of the book of</w:t>
      </w:r>
      <w:r>
        <w:t xml:space="preserve"> Numbers even though we saw “Balaam” seemingly obeying the voice of Yehovah the Elohim of Israel… </w:t>
      </w:r>
      <w:r w:rsidR="00616E9E">
        <w:t xml:space="preserve">we very quickly realized that </w:t>
      </w:r>
      <w:r>
        <w:t xml:space="preserve">Balaam himself was nothing more than a pagan diviner. In other words, according to the Torah, the spoken word of Yehovah the Elohim of Israel, Balaam was an abomination to Yehovah God. And once again we can find the commandment against divining and </w:t>
      </w:r>
      <w:r w:rsidR="00616E9E">
        <w:t>necromancing</w:t>
      </w:r>
      <w:r>
        <w:t xml:space="preserve"> and being a medium or a charmer in Deuteronomy chapter 18 where we are told that whoever does these things is indeed an abomination to Yehovah</w:t>
      </w:r>
      <w:r w:rsidR="00616E9E">
        <w:t xml:space="preserve"> God</w:t>
      </w:r>
      <w:r>
        <w:t>.</w:t>
      </w:r>
    </w:p>
    <w:p w14:paraId="360CB81F" w14:textId="21003EE7" w:rsidR="008B2394" w:rsidRDefault="008B2394" w:rsidP="007B13BB"/>
    <w:p w14:paraId="2179DBE4" w14:textId="2A8570B6" w:rsidR="008B2394" w:rsidRDefault="008B2394" w:rsidP="007B13BB">
      <w:r>
        <w:t xml:space="preserve">And we also took some time to </w:t>
      </w:r>
      <w:r w:rsidR="00616E9E">
        <w:t xml:space="preserve">make the distinction between Balaam and those who did such things back in the days of Moses, and </w:t>
      </w:r>
      <w:r>
        <w:t>those who speak to the dead today and the fact that there is no difference between the diviner of yesterday and the diviner of today. The diviner of Moses day was an abomination to Yehovah the Elohim of Israel</w:t>
      </w:r>
      <w:r w:rsidR="00616E9E">
        <w:t xml:space="preserve"> and so too is the diviner of today. Once again… t</w:t>
      </w:r>
      <w:r>
        <w:t xml:space="preserve">here is no difference between the </w:t>
      </w:r>
      <w:r>
        <w:lastRenderedPageBreak/>
        <w:t xml:space="preserve">days of Moses and </w:t>
      </w:r>
      <w:r w:rsidR="00616E9E">
        <w:t xml:space="preserve">the days that we are living in </w:t>
      </w:r>
      <w:r>
        <w:t>today. The word of Yehovah will not and does not pass away according to our Messiah</w:t>
      </w:r>
      <w:r w:rsidR="00616E9E">
        <w:t xml:space="preserve">’s </w:t>
      </w:r>
      <w:proofErr w:type="gramStart"/>
      <w:r w:rsidR="00616E9E">
        <w:t>red letter</w:t>
      </w:r>
      <w:proofErr w:type="gramEnd"/>
      <w:r w:rsidR="00616E9E">
        <w:t xml:space="preserve"> words found</w:t>
      </w:r>
      <w:r>
        <w:t xml:space="preserve"> in the New Testament</w:t>
      </w:r>
      <w:r w:rsidR="00616E9E">
        <w:t xml:space="preserve"> itself</w:t>
      </w:r>
      <w:r>
        <w:t>.</w:t>
      </w:r>
      <w:r w:rsidR="00470C72">
        <w:t xml:space="preserve"> </w:t>
      </w:r>
      <w:r w:rsidR="00470C72" w:rsidRPr="00470C72">
        <w:rPr>
          <w:b/>
          <w:bCs/>
        </w:rPr>
        <w:t>(</w:t>
      </w:r>
      <w:proofErr w:type="spellStart"/>
      <w:r w:rsidR="00470C72" w:rsidRPr="00470C72">
        <w:rPr>
          <w:b/>
          <w:bCs/>
        </w:rPr>
        <w:t>scrn</w:t>
      </w:r>
      <w:proofErr w:type="spellEnd"/>
      <w:r w:rsidR="00470C72" w:rsidRPr="00470C72">
        <w:rPr>
          <w:b/>
          <w:bCs/>
        </w:rPr>
        <w:t xml:space="preserve"> 1)</w:t>
      </w:r>
    </w:p>
    <w:p w14:paraId="55EF366D" w14:textId="69BDFD4F" w:rsidR="008B2394" w:rsidRDefault="008B2394" w:rsidP="007B13BB"/>
    <w:p w14:paraId="38ABA77A" w14:textId="26817F8D" w:rsidR="008B2394" w:rsidRDefault="00470C72" w:rsidP="007B13BB">
      <w:r>
        <w:rPr>
          <w:noProof/>
        </w:rPr>
        <w:drawing>
          <wp:inline distT="0" distB="0" distL="0" distR="0" wp14:anchorId="5106FD3E" wp14:editId="26C13428">
            <wp:extent cx="5943600" cy="3343275"/>
            <wp:effectExtent l="0" t="0" r="0" b="952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r:embed="rId10"/>
                        </a:ext>
                      </a:extLst>
                    </a:blip>
                    <a:stretch>
                      <a:fillRect/>
                    </a:stretch>
                  </pic:blipFill>
                  <pic:spPr>
                    <a:xfrm>
                      <a:off x="0" y="0"/>
                      <a:ext cx="5943600" cy="3343275"/>
                    </a:xfrm>
                    <a:prstGeom prst="rect">
                      <a:avLst/>
                    </a:prstGeom>
                  </pic:spPr>
                </pic:pic>
              </a:graphicData>
            </a:graphic>
          </wp:inline>
        </w:drawing>
      </w:r>
    </w:p>
    <w:p w14:paraId="46E1A80C" w14:textId="59F8A4FB" w:rsidR="008B2394" w:rsidRDefault="008B2394" w:rsidP="007B13BB">
      <w:pPr>
        <w:rPr>
          <w:color w:val="FF0000"/>
        </w:rPr>
      </w:pPr>
    </w:p>
    <w:p w14:paraId="733F0519" w14:textId="672DF32D" w:rsidR="00616E9E" w:rsidRDefault="00470C72" w:rsidP="007B13BB">
      <w:r w:rsidRPr="00470C72">
        <w:t>Our Messiah tells us very clearly in Matthew chapter 24 that heaven and earth will pass away, but</w:t>
      </w:r>
      <w:r w:rsidR="00616E9E">
        <w:t>… that</w:t>
      </w:r>
      <w:r w:rsidRPr="00470C72">
        <w:t xml:space="preserve"> his words will not pass away.</w:t>
      </w:r>
      <w:r>
        <w:t xml:space="preserve"> And in John chapter 14 our Messiah tells us </w:t>
      </w:r>
      <w:r w:rsidR="00616E9E">
        <w:t xml:space="preserve">very clearly </w:t>
      </w:r>
      <w:r>
        <w:t xml:space="preserve">that the word that we hear </w:t>
      </w:r>
      <w:r w:rsidR="00616E9E">
        <w:t xml:space="preserve">from him </w:t>
      </w:r>
      <w:r>
        <w:t xml:space="preserve">does not belong to him but that the word belongs to his Father. </w:t>
      </w:r>
      <w:r w:rsidR="00616E9E">
        <w:t xml:space="preserve">In other </w:t>
      </w:r>
      <w:proofErr w:type="gramStart"/>
      <w:r w:rsidR="00616E9E">
        <w:t>words</w:t>
      </w:r>
      <w:proofErr w:type="gramEnd"/>
      <w:r w:rsidR="00616E9E">
        <w:t xml:space="preserve">… the words of Yeshua were the words of Yehvoah his Father. There is no difference between the two. Yeshua did not come to give us a new word, or a word that was unknown to his Father. Yeshua did not come to changes his Father’s Sabbaths and to celebrate his own birthday or to create a </w:t>
      </w:r>
      <w:proofErr w:type="gramStart"/>
      <w:r w:rsidR="00616E9E">
        <w:t>brand new</w:t>
      </w:r>
      <w:proofErr w:type="gramEnd"/>
      <w:r w:rsidR="00616E9E">
        <w:t xml:space="preserve"> gaggle of pagan festivals and holidays. He came to teach and to preach his Father’s word that our Messiah says very clearly… will not pass away. And this was always the most important part of the Gospel message that he came to deliver to us. </w:t>
      </w:r>
    </w:p>
    <w:p w14:paraId="26CABF46" w14:textId="77777777" w:rsidR="00616E9E" w:rsidRDefault="00616E9E" w:rsidP="007B13BB"/>
    <w:p w14:paraId="5DBE64F3" w14:textId="651FFDF1" w:rsidR="00616E9E" w:rsidRDefault="00616E9E" w:rsidP="007B13BB">
      <w:r>
        <w:t xml:space="preserve">This alone </w:t>
      </w:r>
      <w:r w:rsidR="00470C72">
        <w:t xml:space="preserve">throws a wet blanket over the idea of the law of God being </w:t>
      </w:r>
      <w:r w:rsidR="00470C72">
        <w:lastRenderedPageBreak/>
        <w:t xml:space="preserve">done away with according to today’s </w:t>
      </w:r>
      <w:r>
        <w:t xml:space="preserve">twisted </w:t>
      </w:r>
      <w:r w:rsidR="00470C72">
        <w:t xml:space="preserve">modern-day version of Christianity that is being propagated by Roman Catholicism and her many daughter protestant churches who claim not to be Catholic… </w:t>
      </w:r>
      <w:r>
        <w:t>a</w:t>
      </w:r>
      <w:r w:rsidR="00470C72">
        <w:t>nd yet honor and obey the Roman Catholic created first day of the week Sunday Sabbath, the Roman Catholic created Good Friday, a</w:t>
      </w:r>
      <w:r>
        <w:t>nd the</w:t>
      </w:r>
      <w:r w:rsidR="00470C72">
        <w:t xml:space="preserve"> Roman Catholic created Easter Sunday morning, and the Roman Catholic created Christ</w:t>
      </w:r>
      <w:r>
        <w:t>-</w:t>
      </w:r>
      <w:r w:rsidR="00470C72">
        <w:t>mass. All of which are nothing short of the worship of Catholicism and the one that she calls “</w:t>
      </w:r>
      <w:r>
        <w:t>g</w:t>
      </w:r>
      <w:r w:rsidR="00470C72">
        <w:t xml:space="preserve">od on earth” also known as “the Pope of Rome”. Which is another whole story that we </w:t>
      </w:r>
      <w:r>
        <w:t xml:space="preserve">have already revealed in </w:t>
      </w:r>
      <w:proofErr w:type="gramStart"/>
      <w:r>
        <w:t>great detail</w:t>
      </w:r>
      <w:proofErr w:type="gramEnd"/>
      <w:r w:rsidR="00470C72">
        <w:t xml:space="preserve">. </w:t>
      </w:r>
    </w:p>
    <w:p w14:paraId="15172947" w14:textId="77777777" w:rsidR="00616E9E" w:rsidRDefault="00616E9E" w:rsidP="007B13BB"/>
    <w:p w14:paraId="32DE1C1B" w14:textId="7A9BD098" w:rsidR="008B2394" w:rsidRDefault="00470C72" w:rsidP="007B13BB">
      <w:r>
        <w:t xml:space="preserve">And you can get more information on how the devil’s church has manipulated the world </w:t>
      </w:r>
      <w:r w:rsidR="00616E9E">
        <w:t xml:space="preserve">by thinking to </w:t>
      </w:r>
      <w:proofErr w:type="spellStart"/>
      <w:proofErr w:type="gramStart"/>
      <w:r w:rsidR="00616E9E">
        <w:t>changed</w:t>
      </w:r>
      <w:proofErr w:type="spellEnd"/>
      <w:proofErr w:type="gramEnd"/>
      <w:r w:rsidR="00616E9E">
        <w:t xml:space="preserve"> the times and the law of God by taking the time to view</w:t>
      </w:r>
      <w:r>
        <w:t xml:space="preserve"> our </w:t>
      </w:r>
      <w:r w:rsidR="00616E9E">
        <w:t>latest</w:t>
      </w:r>
      <w:r>
        <w:t xml:space="preserve"> documentary release entitled “Revelation’s secret Key” which by the way… </w:t>
      </w:r>
      <w:r w:rsidR="00616E9E">
        <w:t>w</w:t>
      </w:r>
      <w:r>
        <w:t xml:space="preserve">e will be publishing to the world for the first time this coming seventh day Sabbath at 11 AM Eastern standard Time. And once again, this will be a seventh day Sabbath convocation that you will not want to miss. That’s this coming seventh day Sabbath at 11 AM </w:t>
      </w:r>
      <w:r w:rsidR="00616E9E">
        <w:t>eastern</w:t>
      </w:r>
      <w:r>
        <w:t xml:space="preserve"> standard Time which will </w:t>
      </w:r>
      <w:proofErr w:type="gramStart"/>
      <w:r>
        <w:t>actually be</w:t>
      </w:r>
      <w:proofErr w:type="gramEnd"/>
      <w:r>
        <w:t xml:space="preserve"> </w:t>
      </w:r>
      <w:r w:rsidR="00616E9E">
        <w:t xml:space="preserve">Saturday </w:t>
      </w:r>
      <w:r>
        <w:t>the 19</w:t>
      </w:r>
      <w:r w:rsidRPr="00470C72">
        <w:rPr>
          <w:vertAlign w:val="superscript"/>
        </w:rPr>
        <w:t>th</w:t>
      </w:r>
      <w:r>
        <w:t xml:space="preserve"> of March.</w:t>
      </w:r>
      <w:r w:rsidR="00616E9E">
        <w:t xml:space="preserve"> Don’t miss it. </w:t>
      </w:r>
    </w:p>
    <w:p w14:paraId="773E2F9E" w14:textId="27B5AA80" w:rsidR="00470C72" w:rsidRDefault="00470C72" w:rsidP="007B13BB"/>
    <w:p w14:paraId="7F5AC2D8" w14:textId="1BCB6187" w:rsidR="00470C72" w:rsidRDefault="00470C72" w:rsidP="007B13BB">
      <w:r>
        <w:t xml:space="preserve">But why are we getting into </w:t>
      </w:r>
      <w:proofErr w:type="gramStart"/>
      <w:r>
        <w:t>all of</w:t>
      </w:r>
      <w:proofErr w:type="gramEnd"/>
      <w:r>
        <w:t xml:space="preserve"> this here this evening? The reason that we are getting into this here this evening is because what we are about to read in Numbers chapter 25 has everything to do with the law, the Torah, the spoken word of God that our Messiah became… </w:t>
      </w:r>
      <w:r w:rsidR="00616E9E">
        <w:t>s</w:t>
      </w:r>
      <w:r>
        <w:t xml:space="preserve">till being in effect today in our time </w:t>
      </w:r>
      <w:proofErr w:type="gramStart"/>
      <w:r>
        <w:t xml:space="preserve">not </w:t>
      </w:r>
      <w:r w:rsidR="00616E9E">
        <w:t>says</w:t>
      </w:r>
      <w:proofErr w:type="gramEnd"/>
      <w:r w:rsidR="00616E9E">
        <w:t xml:space="preserve"> I</w:t>
      </w:r>
      <w:r w:rsidR="005E368B">
        <w:t xml:space="preserve">, but </w:t>
      </w:r>
      <w:r w:rsidR="00616E9E">
        <w:t>says</w:t>
      </w:r>
      <w:r w:rsidR="005E368B">
        <w:t xml:space="preserve"> the red letter words of our Messiah found in the New Testament</w:t>
      </w:r>
      <w:r w:rsidR="00616E9E">
        <w:t xml:space="preserve"> itself</w:t>
      </w:r>
      <w:r w:rsidR="005E368B">
        <w:t>.</w:t>
      </w:r>
    </w:p>
    <w:p w14:paraId="05668C7E" w14:textId="4A286D34" w:rsidR="005E368B" w:rsidRDefault="005E368B" w:rsidP="007B13BB"/>
    <w:p w14:paraId="0BF23CE9" w14:textId="5A2D568C" w:rsidR="005E368B" w:rsidRDefault="005E368B" w:rsidP="007B13BB">
      <w:r>
        <w:t xml:space="preserve">For those of us who have studied to show ourselves approved, we know what true Christianity is. A </w:t>
      </w:r>
      <w:r w:rsidR="00616E9E">
        <w:t xml:space="preserve">true… </w:t>
      </w:r>
      <w:r>
        <w:t>Christian</w:t>
      </w:r>
      <w:r w:rsidR="00616E9E">
        <w:t>…</w:t>
      </w:r>
      <w:r>
        <w:t xml:space="preserve"> is someone who has picked up their cross and is following the Christ… </w:t>
      </w:r>
      <w:r w:rsidR="00616E9E">
        <w:t>t</w:t>
      </w:r>
      <w:r>
        <w:t xml:space="preserve">he Messiah of Israel. A </w:t>
      </w:r>
      <w:r w:rsidR="00616E9E">
        <w:t xml:space="preserve">true </w:t>
      </w:r>
      <w:r>
        <w:t xml:space="preserve">Christian is not someone who follows a church mind you… </w:t>
      </w:r>
      <w:r w:rsidR="00616E9E">
        <w:t>a</w:t>
      </w:r>
      <w:r>
        <w:t xml:space="preserve">nd I know that some modern-day dictionaries will wrongly state that a Christian is someone who follows “Christianity”, or that a Christian is someone that follows the “church”. But the true biblical definition of a </w:t>
      </w:r>
      <w:r>
        <w:lastRenderedPageBreak/>
        <w:t>Christian is someone who has picked up their cross and is following the Messiah</w:t>
      </w:r>
      <w:r w:rsidR="00616E9E">
        <w:t xml:space="preserve"> who is, was, and always will be… Yeshua Hamashiach</w:t>
      </w:r>
      <w:r>
        <w:t>.</w:t>
      </w:r>
    </w:p>
    <w:p w14:paraId="529B7E1C" w14:textId="3241CE0A" w:rsidR="005E368B" w:rsidRDefault="005E368B" w:rsidP="007B13BB"/>
    <w:p w14:paraId="218A359E" w14:textId="3B982C5A" w:rsidR="005E368B" w:rsidRDefault="005E368B" w:rsidP="007B13BB">
      <w:r>
        <w:t xml:space="preserve">Let’s be clear here… </w:t>
      </w:r>
      <w:r w:rsidR="00616E9E">
        <w:t>t</w:t>
      </w:r>
      <w:r>
        <w:t>here is not one word found anywhere within the 66 books of our Bibles that ever commands any one of us to follow a church or a philosophy, or a man on earth</w:t>
      </w:r>
      <w:r w:rsidR="00616E9E">
        <w:t xml:space="preserve"> today</w:t>
      </w:r>
      <w:r>
        <w:t xml:space="preserve">, or a denominational dogma. In fact, we are commanded not to </w:t>
      </w:r>
      <w:proofErr w:type="gramStart"/>
      <w:r>
        <w:t>follow after</w:t>
      </w:r>
      <w:proofErr w:type="gramEnd"/>
      <w:r>
        <w:t xml:space="preserve"> and not to worship such things. The only one that we are commanded to follow according to our God breathed Scripture is our Messiah Yeshua Hamashiach who is known to some ignorant and unstudied people as “Jesus” which once again is a </w:t>
      </w:r>
      <w:r w:rsidR="00616E9E">
        <w:t xml:space="preserve">Greek </w:t>
      </w:r>
      <w:r>
        <w:t xml:space="preserve">name that no one had ever </w:t>
      </w:r>
      <w:r w:rsidR="00616E9E">
        <w:t xml:space="preserve">even </w:t>
      </w:r>
      <w:r>
        <w:t xml:space="preserve">heard </w:t>
      </w:r>
      <w:r w:rsidR="00616E9E">
        <w:t xml:space="preserve">of </w:t>
      </w:r>
      <w:r>
        <w:t>until the 16</w:t>
      </w:r>
      <w:r w:rsidRPr="005E368B">
        <w:rPr>
          <w:vertAlign w:val="superscript"/>
        </w:rPr>
        <w:t>th</w:t>
      </w:r>
      <w:r>
        <w:t xml:space="preserve"> century. Even the first King James Bible </w:t>
      </w:r>
      <w:r w:rsidR="00616E9E">
        <w:t xml:space="preserve">itself </w:t>
      </w:r>
      <w:r>
        <w:t xml:space="preserve">hot off the printing press did not have the name “Jesus” in it. But that once again is another teaching that we have already previously touched upon and will </w:t>
      </w:r>
      <w:r w:rsidR="00616E9E">
        <w:t xml:space="preserve">not </w:t>
      </w:r>
      <w:r>
        <w:t xml:space="preserve">go back into here </w:t>
      </w:r>
      <w:r w:rsidR="00616E9E">
        <w:t xml:space="preserve">this evening </w:t>
      </w:r>
      <w:r>
        <w:t>for times sa</w:t>
      </w:r>
      <w:r w:rsidR="00616E9E">
        <w:t>ke</w:t>
      </w:r>
      <w:r>
        <w:t>.</w:t>
      </w:r>
      <w:r w:rsidR="00616E9E">
        <w:t xml:space="preserve"> But we do have studies on this very topic at our website at HolyImpactMinistries.com for anyone interested in the historical truth of what both history and the Bible itself says about the name of our Messiah and who he truly was, is and always will be. </w:t>
      </w:r>
    </w:p>
    <w:p w14:paraId="3866CC4A" w14:textId="5AB7FBB6" w:rsidR="005E368B" w:rsidRDefault="005E368B" w:rsidP="007B13BB"/>
    <w:p w14:paraId="5F40643C" w14:textId="1DA0FDD7" w:rsidR="005E368B" w:rsidRDefault="005E368B" w:rsidP="007B13BB">
      <w:r>
        <w:t xml:space="preserve">But the point is this… </w:t>
      </w:r>
      <w:r w:rsidR="00616E9E">
        <w:t>i</w:t>
      </w:r>
      <w:r>
        <w:t xml:space="preserve">f we are ever going to understand the Bible as a whole, we need to look at the Bible as a whole and stop looking at it as two different testaments with two different messages and two different gods. There is only one True Most High God that is above all other gods </w:t>
      </w:r>
      <w:r w:rsidR="00616E9E">
        <w:t>and</w:t>
      </w:r>
      <w:r>
        <w:t xml:space="preserve"> his name is Yehovah and he wrote his name within the confines of his God breathed Scripture over 6519 times. Does he want us to know his name? You bet he does. He literally signs his name after each one of his commandments just so that we will know </w:t>
      </w:r>
      <w:r w:rsidR="00616E9E">
        <w:t xml:space="preserve">exactly </w:t>
      </w:r>
      <w:r>
        <w:t xml:space="preserve">who it is that is commanding these things. </w:t>
      </w:r>
      <w:r w:rsidR="00F57459">
        <w:t xml:space="preserve">But most </w:t>
      </w:r>
      <w:proofErr w:type="gramStart"/>
      <w:r w:rsidR="00F57459">
        <w:t>modern day</w:t>
      </w:r>
      <w:proofErr w:type="gramEnd"/>
      <w:r w:rsidR="00F57459">
        <w:t xml:space="preserve"> Christians do not know or understand these things that are the milk of God’s word because they willfully and intentionally have chosen to remain under the spell of today’s man-made modern day denominational empires who once again are nothing short of the daughters of their mother church of Rome who is the Devil’s church, who has thought to change the times and the law of God himself!</w:t>
      </w:r>
    </w:p>
    <w:p w14:paraId="279DFC18" w14:textId="72DCF052" w:rsidR="005E368B" w:rsidRDefault="005E368B" w:rsidP="007B13BB"/>
    <w:p w14:paraId="20FC5E32" w14:textId="5AE06723" w:rsidR="005E368B" w:rsidRDefault="005E368B" w:rsidP="007B13BB">
      <w:r>
        <w:t>And this is w</w:t>
      </w:r>
      <w:r w:rsidR="00616E9E">
        <w:t>e’re</w:t>
      </w:r>
      <w:r>
        <w:t xml:space="preserve"> we at </w:t>
      </w:r>
      <w:proofErr w:type="gramStart"/>
      <w:r>
        <w:t>in this day and age</w:t>
      </w:r>
      <w:proofErr w:type="gramEnd"/>
      <w:r>
        <w:t xml:space="preserve"> </w:t>
      </w:r>
      <w:r w:rsidR="00F57459">
        <w:t xml:space="preserve">as we are </w:t>
      </w:r>
      <w:r>
        <w:t xml:space="preserve">standing literally… </w:t>
      </w:r>
      <w:r w:rsidR="00F57459">
        <w:t>a</w:t>
      </w:r>
      <w:r>
        <w:t>t the end of the age. We are standing exactly where the devil, the Dragon, the serpent, wants us to be standing. In a state of ignorant and unstudied bliss. Once again, our adversary is brilliant, and we need to always remember that because the moment that we think that he is not brilliant… he will sift us all. He is a worthy adversary indeed and we must always be on guard just as our God breathed Scripture commands us to be.</w:t>
      </w:r>
    </w:p>
    <w:p w14:paraId="7FB50800" w14:textId="5F00ED72" w:rsidR="005E368B" w:rsidRDefault="005E368B" w:rsidP="007B13BB"/>
    <w:p w14:paraId="41A21B96" w14:textId="7692610A" w:rsidR="005E368B" w:rsidRPr="00470C72" w:rsidRDefault="005E368B" w:rsidP="007B13BB">
      <w:r>
        <w:t>But these things are extremely important for us to understand before we ever even get into Numbers chapter 25 because if we don’t understand these things</w:t>
      </w:r>
      <w:r w:rsidR="00F57459">
        <w:t xml:space="preserve"> first and foremost</w:t>
      </w:r>
      <w:r>
        <w:t xml:space="preserve">, we’re never going to be able to properly understand what’s going on within the confines of our Father’s Torah. Keeping that in mind I’d like us to turn this evening once again to </w:t>
      </w:r>
      <w:r w:rsidRPr="005E368B">
        <w:rPr>
          <w:b/>
          <w:bCs/>
        </w:rPr>
        <w:t>Matthew chapter 5 verses 17 through 20 (</w:t>
      </w:r>
      <w:proofErr w:type="spellStart"/>
      <w:r w:rsidRPr="005E368B">
        <w:rPr>
          <w:b/>
          <w:bCs/>
        </w:rPr>
        <w:t>scrn</w:t>
      </w:r>
      <w:proofErr w:type="spellEnd"/>
      <w:r w:rsidRPr="005E368B">
        <w:rPr>
          <w:b/>
          <w:bCs/>
        </w:rPr>
        <w:t xml:space="preserve"> 2)</w:t>
      </w:r>
    </w:p>
    <w:p w14:paraId="427EF1A8" w14:textId="1B0990F3" w:rsidR="008B2394" w:rsidRDefault="008B2394" w:rsidP="007B13BB">
      <w:pPr>
        <w:rPr>
          <w:color w:val="FF0000"/>
        </w:rPr>
      </w:pPr>
    </w:p>
    <w:p w14:paraId="590A88BA" w14:textId="77777777" w:rsidR="008B2394" w:rsidRDefault="008B2394" w:rsidP="007B13BB">
      <w:pPr>
        <w:rPr>
          <w:color w:val="FF0000"/>
        </w:rPr>
      </w:pPr>
    </w:p>
    <w:p w14:paraId="75A59952" w14:textId="70B23EBD" w:rsidR="008B2394" w:rsidRDefault="005E368B" w:rsidP="008B2394">
      <w:pPr>
        <w:rPr>
          <w:color w:val="FF0000"/>
        </w:rPr>
      </w:pPr>
      <w:r>
        <w:rPr>
          <w:noProof/>
        </w:rPr>
        <w:drawing>
          <wp:inline distT="0" distB="0" distL="0" distR="0" wp14:anchorId="1C1AB0E2" wp14:editId="49A8EDA9">
            <wp:extent cx="5943600" cy="3343275"/>
            <wp:effectExtent l="0" t="0" r="0" b="952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943600" cy="3343275"/>
                    </a:xfrm>
                    <a:prstGeom prst="rect">
                      <a:avLst/>
                    </a:prstGeom>
                  </pic:spPr>
                </pic:pic>
              </a:graphicData>
            </a:graphic>
          </wp:inline>
        </w:drawing>
      </w:r>
    </w:p>
    <w:p w14:paraId="011DCA68" w14:textId="275A881B" w:rsidR="005E368B" w:rsidRDefault="005E368B" w:rsidP="008B2394">
      <w:pPr>
        <w:rPr>
          <w:color w:val="FF0000"/>
        </w:rPr>
      </w:pPr>
    </w:p>
    <w:p w14:paraId="57243465" w14:textId="7548776B" w:rsidR="005E368B" w:rsidRDefault="005E368B" w:rsidP="005E368B">
      <w:r>
        <w:t xml:space="preserve">Now, this is once again a Scripture that we have gone over within this </w:t>
      </w:r>
      <w:r>
        <w:lastRenderedPageBreak/>
        <w:t xml:space="preserve">ministry many different times. And I know that most of our audience today is extremely familiar with this </w:t>
      </w:r>
      <w:proofErr w:type="gramStart"/>
      <w:r>
        <w:t>particular Scripture</w:t>
      </w:r>
      <w:proofErr w:type="gramEnd"/>
      <w:r>
        <w:t xml:space="preserve">. But it’s important that we go back over it again today before we read Numbers chapter 25 because it is going to become even more relevant here in the Old Testament than </w:t>
      </w:r>
      <w:r w:rsidR="00F57459">
        <w:t xml:space="preserve">it is </w:t>
      </w:r>
      <w:r>
        <w:t>in the New Testament.</w:t>
      </w:r>
    </w:p>
    <w:p w14:paraId="2664DA0D" w14:textId="060DFC2B" w:rsidR="005E368B" w:rsidRDefault="005E368B" w:rsidP="005E368B"/>
    <w:p w14:paraId="618FB01F" w14:textId="23113A4F" w:rsidR="005E368B" w:rsidRDefault="005E368B" w:rsidP="005E368B">
      <w:r>
        <w:t xml:space="preserve">I want us to notice the first thing that our Messiah says in verse 17, when he tells us </w:t>
      </w:r>
      <w:r w:rsidRPr="00F57459">
        <w:rPr>
          <w:b/>
          <w:bCs/>
        </w:rPr>
        <w:t>not to think</w:t>
      </w:r>
      <w:r>
        <w:t xml:space="preserve"> that he has come to abolish the Law or the Prophets. And I want to stop right here for just a moment and ask you… </w:t>
      </w:r>
      <w:r w:rsidR="00F57459">
        <w:t>w</w:t>
      </w:r>
      <w:r>
        <w:t xml:space="preserve">hat does </w:t>
      </w:r>
      <w:r w:rsidRPr="00F57459">
        <w:rPr>
          <w:b/>
          <w:bCs/>
        </w:rPr>
        <w:t>the church think today</w:t>
      </w:r>
      <w:r>
        <w:t>? What does the church today by and large teach and preach? Do they not teach and preach that our Messiah came to abolish the law and the prophets? Do they not teach and preach that the law is not only done away with… but a curse to those who keep it?</w:t>
      </w:r>
    </w:p>
    <w:p w14:paraId="7628CE4F" w14:textId="167FA855" w:rsidR="005E368B" w:rsidRDefault="005E368B" w:rsidP="005E368B"/>
    <w:p w14:paraId="3A6993A1" w14:textId="4278F040" w:rsidR="005E368B" w:rsidRDefault="005E368B" w:rsidP="005E368B">
      <w:r>
        <w:t xml:space="preserve">The very thing that our Messiah tells us </w:t>
      </w:r>
      <w:r w:rsidRPr="00F57459">
        <w:rPr>
          <w:b/>
          <w:bCs/>
        </w:rPr>
        <w:t>not to think</w:t>
      </w:r>
      <w:r>
        <w:t xml:space="preserve">… the majority of today’s modern day denominational empires… not only </w:t>
      </w:r>
      <w:proofErr w:type="gramStart"/>
      <w:r w:rsidRPr="00F57459">
        <w:rPr>
          <w:b/>
          <w:bCs/>
        </w:rPr>
        <w:t>think,</w:t>
      </w:r>
      <w:r>
        <w:t xml:space="preserve"> but</w:t>
      </w:r>
      <w:proofErr w:type="gramEnd"/>
      <w:r>
        <w:t xml:space="preserve"> teach and preach. And why? Because they have replaced our Messiah Yeshua Hamashiach also known as “Jesus” in the Greek with the apostle Paul. For them, the apostle Paul is now the Messiah. The apostle Paul has made the law to be a curse. The apostle Paul himself was lawless. And if you are not also lawless… then you will not be saved by lawless Paul</w:t>
      </w:r>
      <w:r w:rsidR="00F57459">
        <w:t xml:space="preserve"> and Paul’s lawless teachings!</w:t>
      </w:r>
    </w:p>
    <w:p w14:paraId="236A0B4A" w14:textId="363FE023" w:rsidR="005E368B" w:rsidRDefault="005E368B" w:rsidP="005E368B"/>
    <w:p w14:paraId="4B8678C7" w14:textId="4F494276" w:rsidR="005E368B" w:rsidRDefault="005E368B" w:rsidP="005E368B">
      <w:r>
        <w:t xml:space="preserve">Do you see how brilliant our adversary is? </w:t>
      </w:r>
      <w:r w:rsidR="00F57459">
        <w:t xml:space="preserve">Are you getting it yet? </w:t>
      </w:r>
      <w:proofErr w:type="gramStart"/>
      <w:r>
        <w:t>Do</w:t>
      </w:r>
      <w:proofErr w:type="gramEnd"/>
      <w:r>
        <w:t xml:space="preserve"> you see what he has done? You see our Messiah has his own church, his own assembly, </w:t>
      </w:r>
      <w:r w:rsidR="00F57459">
        <w:t xml:space="preserve">and </w:t>
      </w:r>
      <w:r>
        <w:t xml:space="preserve">his own remnant people… but the devil also has his own church, and his own assembly, and his </w:t>
      </w:r>
      <w:r w:rsidR="00E96590">
        <w:t xml:space="preserve">own </w:t>
      </w:r>
      <w:r>
        <w:t xml:space="preserve">enslaved people who he </w:t>
      </w:r>
      <w:r w:rsidR="00E96590">
        <w:t xml:space="preserve">has bound in chains through willful and intentional ignorance that he </w:t>
      </w:r>
      <w:r>
        <w:t>plans on taking down into the pit with him.</w:t>
      </w:r>
    </w:p>
    <w:p w14:paraId="64CDADCC" w14:textId="419146BF" w:rsidR="00E96590" w:rsidRDefault="00E96590" w:rsidP="005E368B"/>
    <w:p w14:paraId="7D53ECD8" w14:textId="0365843C" w:rsidR="00E96590" w:rsidRDefault="00E96590" w:rsidP="005E368B">
      <w:r>
        <w:t>What first needs to be understood here are the teachings of our Messiah and not the teachings of the apostle Paul. Not to say that the teachings of the apostle Paul are not important</w:t>
      </w:r>
      <w:r w:rsidR="00F57459">
        <w:t xml:space="preserve"> mind you… </w:t>
      </w:r>
      <w:r>
        <w:t xml:space="preserve"> but the point needs to be made that if we do not understand the teachings of our Messiah first and </w:t>
      </w:r>
      <w:r>
        <w:lastRenderedPageBreak/>
        <w:t xml:space="preserve">foremost… </w:t>
      </w:r>
      <w:r w:rsidR="00F57459">
        <w:t>w</w:t>
      </w:r>
      <w:r>
        <w:t xml:space="preserve">e will never </w:t>
      </w:r>
      <w:proofErr w:type="gramStart"/>
      <w:r w:rsidR="00F57459">
        <w:t>have the ability to</w:t>
      </w:r>
      <w:proofErr w:type="gramEnd"/>
      <w:r w:rsidR="00F57459">
        <w:t xml:space="preserve"> </w:t>
      </w:r>
      <w:r>
        <w:t>truly understand the teachings of the apostle Paul and what it was that the apostle Paul was trying to convey</w:t>
      </w:r>
      <w:r w:rsidR="00F57459">
        <w:t xml:space="preserve"> to us</w:t>
      </w:r>
      <w:r>
        <w:t>. We must always remember that the apostle Paul is not our Messiah. The apostle Paul never was our Messiah, never claimed to be our Messiah, and would be horrified if anyone was to call him the Messiah.</w:t>
      </w:r>
    </w:p>
    <w:p w14:paraId="0041C978" w14:textId="76DAAC6D" w:rsidR="00E96590" w:rsidRDefault="00E96590" w:rsidP="005E368B"/>
    <w:p w14:paraId="3E15C3C7" w14:textId="54CBB711" w:rsidR="00E96590" w:rsidRDefault="00E96590" w:rsidP="005E368B">
      <w:r>
        <w:t>Our Messiah is Yeshua Hamashiach, and it is what our Messiah taught that we should first and foremost concern ourselves with. Because if we do not properly understand the teachings of our Messiah first and foremost, there is no point in then turning to the teachings of his apostles. And this is tectonically important to understand and to get right.</w:t>
      </w:r>
    </w:p>
    <w:p w14:paraId="263AEC42" w14:textId="3D8654BA" w:rsidR="00E96590" w:rsidRDefault="00E96590" w:rsidP="005E368B"/>
    <w:p w14:paraId="656D389D" w14:textId="082516E6" w:rsidR="00E96590" w:rsidRDefault="00E96590" w:rsidP="005E368B">
      <w:r>
        <w:t xml:space="preserve">Matthew chapter 5 verse 17 tells us very clearly that our Messiah </w:t>
      </w:r>
      <w:proofErr w:type="gramStart"/>
      <w:r>
        <w:t>said</w:t>
      </w:r>
      <w:proofErr w:type="gramEnd"/>
      <w:r>
        <w:t xml:space="preserve"> and I quote, “</w:t>
      </w:r>
      <w:r w:rsidRPr="00F57459">
        <w:rPr>
          <w:b/>
          <w:bCs/>
        </w:rPr>
        <w:t>Do not think</w:t>
      </w:r>
      <w:r w:rsidR="00F57459">
        <w:t xml:space="preserve">… </w:t>
      </w:r>
      <w:r w:rsidR="00F57459" w:rsidRPr="00F57459">
        <w:rPr>
          <w:b/>
          <w:bCs/>
        </w:rPr>
        <w:t>do not think</w:t>
      </w:r>
      <w:r w:rsidR="00F57459">
        <w:t xml:space="preserve">… </w:t>
      </w:r>
      <w:r>
        <w:t xml:space="preserve"> that I have come to abolish the Law or the Prophets I have not come to abolish them but to fulfill them.” But the church today wants you to believe that what our Messiah </w:t>
      </w:r>
      <w:proofErr w:type="gramStart"/>
      <w:r>
        <w:t>actually said</w:t>
      </w:r>
      <w:proofErr w:type="gramEnd"/>
      <w:r>
        <w:t xml:space="preserve"> was, “do not think that I have come to abolish the Law or the Prophets I have not come to abolish them but to abolish them.”</w:t>
      </w:r>
    </w:p>
    <w:p w14:paraId="7AC3A680" w14:textId="3ED768B2" w:rsidR="00E96590" w:rsidRDefault="00E96590" w:rsidP="005E368B"/>
    <w:p w14:paraId="68D85997" w14:textId="625B823A" w:rsidR="00E96590" w:rsidRDefault="00E96590" w:rsidP="005E368B">
      <w:r>
        <w:t xml:space="preserve">I have not come to abolish them… but to abolish them. Does that make any sense to you? Because it certainly doesn’t make any sense to me and by the way… it shouldn’t make any sense to us because that’s not and I repeat not… what our Messiah </w:t>
      </w:r>
      <w:r w:rsidR="00F57459">
        <w:t xml:space="preserve">ever </w:t>
      </w:r>
      <w:r>
        <w:t>said</w:t>
      </w:r>
      <w:r w:rsidR="00F57459">
        <w:t xml:space="preserve"> to anyone at any time</w:t>
      </w:r>
      <w:r>
        <w:t>.</w:t>
      </w:r>
    </w:p>
    <w:p w14:paraId="319743AD" w14:textId="130C03D7" w:rsidR="00E96590" w:rsidRDefault="00E96590" w:rsidP="005E368B"/>
    <w:p w14:paraId="4EFC073A" w14:textId="23D66BA2" w:rsidR="00E96590" w:rsidRDefault="00E96590" w:rsidP="005E368B">
      <w:r>
        <w:t xml:space="preserve">Our Messiah goes on in Matthew chapter 5 to explain to us very clearly that not one crossing of a T or one dotting of and I will pass from the law until two very important things come to pass. Number one, all things must be accomplished. </w:t>
      </w:r>
      <w:r w:rsidR="00F57459">
        <w:t>And</w:t>
      </w:r>
      <w:r>
        <w:t xml:space="preserve"> my friends, I don’t care what </w:t>
      </w:r>
      <w:r w:rsidR="00F57459">
        <w:t xml:space="preserve">some </w:t>
      </w:r>
      <w:r>
        <w:t>m</w:t>
      </w:r>
      <w:r w:rsidR="00F57459">
        <w:t>a</w:t>
      </w:r>
      <w:r>
        <w:t xml:space="preserve">n standing behind </w:t>
      </w:r>
      <w:r w:rsidR="00F57459">
        <w:t>some</w:t>
      </w:r>
      <w:r>
        <w:t xml:space="preserve"> pulpit tells </w:t>
      </w:r>
      <w:r w:rsidR="00F57459">
        <w:t>us concerning all things being</w:t>
      </w:r>
      <w:r>
        <w:t xml:space="preserve"> accomplished… </w:t>
      </w:r>
      <w:r w:rsidR="00F57459">
        <w:t>f</w:t>
      </w:r>
      <w:r>
        <w:t>or anyone to say that all things have been accomplished is to clearly proclaim their blatant ignorance of the Scripture.</w:t>
      </w:r>
    </w:p>
    <w:p w14:paraId="71F33B98" w14:textId="1B423586" w:rsidR="00E96590" w:rsidRDefault="00E96590" w:rsidP="005E368B"/>
    <w:p w14:paraId="560C2088" w14:textId="6D1A7FE6" w:rsidR="00E96590" w:rsidRDefault="00E96590" w:rsidP="005E368B">
      <w:r>
        <w:t xml:space="preserve">All things are not </w:t>
      </w:r>
      <w:proofErr w:type="gramStart"/>
      <w:r>
        <w:t>accomplished</w:t>
      </w:r>
      <w:r w:rsidR="00F57459">
        <w:t>, and</w:t>
      </w:r>
      <w:proofErr w:type="gramEnd"/>
      <w:r w:rsidR="00F57459">
        <w:t xml:space="preserve"> will not be accomplished</w:t>
      </w:r>
      <w:r>
        <w:t xml:space="preserve"> until the end of the age clear at the back of the book in Revelation chapter 21 which is also where </w:t>
      </w:r>
      <w:r w:rsidR="00F57459">
        <w:t xml:space="preserve">we find </w:t>
      </w:r>
      <w:r>
        <w:t xml:space="preserve">heaven and earth </w:t>
      </w:r>
      <w:r w:rsidR="00F57459">
        <w:t xml:space="preserve">finally </w:t>
      </w:r>
      <w:r>
        <w:t>pass</w:t>
      </w:r>
      <w:r w:rsidR="00F57459">
        <w:t>ing</w:t>
      </w:r>
      <w:r>
        <w:t xml:space="preserve"> away and a new heaven and a new earth is </w:t>
      </w:r>
      <w:r w:rsidR="00F57459">
        <w:t>created</w:t>
      </w:r>
      <w:r>
        <w:t xml:space="preserve">. Let’s read that together in </w:t>
      </w:r>
      <w:r w:rsidRPr="00E96590">
        <w:rPr>
          <w:b/>
          <w:bCs/>
        </w:rPr>
        <w:t>Revelation chapter 21 verses one through eight</w:t>
      </w:r>
      <w:r>
        <w:t xml:space="preserve"> </w:t>
      </w:r>
      <w:r w:rsidRPr="00E96590">
        <w:rPr>
          <w:b/>
          <w:bCs/>
        </w:rPr>
        <w:t>E1</w:t>
      </w:r>
    </w:p>
    <w:p w14:paraId="10E40C41" w14:textId="17B6CDEB" w:rsidR="00E96590" w:rsidRDefault="00E96590" w:rsidP="005E368B"/>
    <w:p w14:paraId="41B5863C" w14:textId="77777777" w:rsidR="00E96590" w:rsidRPr="00E96590" w:rsidRDefault="00E96590" w:rsidP="00E96590">
      <w:pPr>
        <w:suppressAutoHyphens w:val="0"/>
        <w:autoSpaceDE w:val="0"/>
        <w:adjustRightInd w:val="0"/>
        <w:spacing w:before="134" w:after="134"/>
        <w:jc w:val="center"/>
        <w:textAlignment w:val="auto"/>
        <w:rPr>
          <w:rFonts w:ascii="Verdana" w:hAnsi="Verdana" w:cs="Verdana"/>
          <w:b/>
          <w:bCs/>
          <w:color w:val="292F33"/>
          <w:kern w:val="0"/>
          <w:sz w:val="24"/>
          <w:szCs w:val="24"/>
          <w:lang w:val="x-none" w:eastAsia="x-none"/>
        </w:rPr>
      </w:pPr>
      <w:r w:rsidRPr="00E96590">
        <w:rPr>
          <w:rFonts w:ascii="Verdana" w:hAnsi="Verdana" w:cs="Verdana"/>
          <w:b/>
          <w:bCs/>
          <w:color w:val="292F33"/>
          <w:kern w:val="0"/>
          <w:sz w:val="24"/>
          <w:szCs w:val="24"/>
          <w:lang w:val="x-none" w:eastAsia="x-none"/>
        </w:rPr>
        <w:t>The New Heaven and the New Earth</w:t>
      </w:r>
    </w:p>
    <w:p w14:paraId="6BEB7BD1" w14:textId="77777777" w:rsidR="00E96590" w:rsidRPr="00E96590" w:rsidRDefault="00E96590" w:rsidP="00E96590">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E96590">
        <w:rPr>
          <w:rFonts w:ascii="Verdana" w:hAnsi="Verdana" w:cs="Verdana"/>
          <w:b/>
          <w:bCs/>
          <w:color w:val="8D7221"/>
          <w:kern w:val="0"/>
          <w:sz w:val="24"/>
          <w:szCs w:val="24"/>
          <w:lang w:val="x-none" w:eastAsia="x-none"/>
        </w:rPr>
        <w:t>Rev 21:1</w:t>
      </w:r>
      <w:r w:rsidRPr="00E96590">
        <w:rPr>
          <w:rFonts w:ascii="Verdana" w:hAnsi="Verdana" w:cs="Verdana"/>
          <w:color w:val="292F33"/>
          <w:kern w:val="0"/>
          <w:sz w:val="24"/>
          <w:szCs w:val="24"/>
          <w:lang w:val="x-none" w:eastAsia="x-none"/>
        </w:rPr>
        <w:t xml:space="preserve">  </w:t>
      </w:r>
      <w:r w:rsidRPr="00E96590">
        <w:rPr>
          <w:rFonts w:ascii="Verdana" w:hAnsi="Verdana" w:cs="Verdana"/>
          <w:color w:val="292F33"/>
          <w:kern w:val="0"/>
          <w:sz w:val="24"/>
          <w:szCs w:val="24"/>
          <w:shd w:val="clear" w:color="auto" w:fill="FFFF00"/>
          <w:lang w:val="x-none" w:eastAsia="x-none"/>
        </w:rPr>
        <w:t xml:space="preserve">Then I saw a new heaven and a new earth, </w:t>
      </w:r>
      <w:r w:rsidRPr="00E96590">
        <w:rPr>
          <w:rFonts w:ascii="Verdana" w:hAnsi="Verdana" w:cs="Verdana"/>
          <w:color w:val="292F33"/>
          <w:kern w:val="0"/>
          <w:sz w:val="24"/>
          <w:szCs w:val="24"/>
          <w:shd w:val="clear" w:color="auto" w:fill="00FFFF"/>
          <w:lang w:val="x-none" w:eastAsia="x-none"/>
        </w:rPr>
        <w:t>for the first heaven and the first earth had passed away</w:t>
      </w:r>
      <w:r w:rsidRPr="00E96590">
        <w:rPr>
          <w:rFonts w:ascii="Verdana" w:hAnsi="Verdana" w:cs="Verdana"/>
          <w:color w:val="292F33"/>
          <w:kern w:val="0"/>
          <w:sz w:val="24"/>
          <w:szCs w:val="24"/>
          <w:shd w:val="clear" w:color="auto" w:fill="FFFF00"/>
          <w:lang w:val="x-none" w:eastAsia="x-none"/>
        </w:rPr>
        <w:t>, and the sea was no more. </w:t>
      </w:r>
    </w:p>
    <w:p w14:paraId="43FA00D4" w14:textId="77777777" w:rsidR="00E96590" w:rsidRPr="00E96590" w:rsidRDefault="00E96590" w:rsidP="00E96590">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E96590">
        <w:rPr>
          <w:rFonts w:ascii="Verdana" w:hAnsi="Verdana" w:cs="Verdana"/>
          <w:color w:val="218282"/>
          <w:kern w:val="0"/>
          <w:sz w:val="24"/>
          <w:szCs w:val="24"/>
          <w:shd w:val="clear" w:color="auto" w:fill="FFFF00"/>
          <w:lang w:val="x-none" w:eastAsia="x-none"/>
        </w:rPr>
        <w:t>Rev 21:2</w:t>
      </w:r>
      <w:r w:rsidRPr="00E96590">
        <w:rPr>
          <w:rFonts w:ascii="Verdana" w:hAnsi="Verdana" w:cs="Verdana"/>
          <w:color w:val="292F33"/>
          <w:kern w:val="0"/>
          <w:sz w:val="24"/>
          <w:szCs w:val="24"/>
          <w:shd w:val="clear" w:color="auto" w:fill="FFFF00"/>
          <w:lang w:val="x-none" w:eastAsia="x-none"/>
        </w:rPr>
        <w:t>  And I saw the holy city, new Jerusalem, coming down out of heaven from God, prepared as a bride adorned for her husband. </w:t>
      </w:r>
    </w:p>
    <w:p w14:paraId="68FEA140" w14:textId="77777777" w:rsidR="00E96590" w:rsidRPr="00E96590" w:rsidRDefault="00E96590" w:rsidP="00E96590">
      <w:pPr>
        <w:suppressAutoHyphens w:val="0"/>
        <w:autoSpaceDE w:val="0"/>
        <w:adjustRightInd w:val="0"/>
        <w:spacing w:before="60" w:after="60"/>
        <w:textAlignment w:val="auto"/>
        <w:rPr>
          <w:rFonts w:ascii="Verdana" w:eastAsia="Times New Roman" w:hAnsi="Verdana" w:cs="Verdana"/>
          <w:color w:val="292F33"/>
          <w:kern w:val="0"/>
          <w:sz w:val="24"/>
          <w:szCs w:val="24"/>
          <w:shd w:val="clear" w:color="auto" w:fill="FFFF00"/>
          <w:lang w:val="x-none" w:eastAsia="x-none"/>
        </w:rPr>
      </w:pPr>
      <w:r w:rsidRPr="00E96590">
        <w:rPr>
          <w:rFonts w:ascii="Verdana" w:hAnsi="Verdana" w:cs="Verdana"/>
          <w:color w:val="218282"/>
          <w:kern w:val="0"/>
          <w:sz w:val="24"/>
          <w:szCs w:val="24"/>
          <w:shd w:val="clear" w:color="auto" w:fill="FFFF00"/>
          <w:lang w:val="x-none" w:eastAsia="x-none"/>
        </w:rPr>
        <w:t>Rev 21:3</w:t>
      </w:r>
      <w:r w:rsidRPr="00E96590">
        <w:rPr>
          <w:rFonts w:ascii="Verdana" w:hAnsi="Verdana" w:cs="Verdana"/>
          <w:color w:val="292F33"/>
          <w:kern w:val="0"/>
          <w:sz w:val="24"/>
          <w:szCs w:val="24"/>
          <w:shd w:val="clear" w:color="auto" w:fill="FFFF00"/>
          <w:lang w:val="x-none" w:eastAsia="x-none"/>
        </w:rPr>
        <w:t xml:space="preserve">  And I heard a loud voice from the throne saying, </w:t>
      </w:r>
      <w:r w:rsidRPr="00E96590">
        <w:rPr>
          <w:rFonts w:ascii="Verdana" w:eastAsia="Times New Roman" w:hAnsi="Verdana" w:cs="Verdana"/>
          <w:color w:val="292F33"/>
          <w:kern w:val="0"/>
          <w:sz w:val="24"/>
          <w:szCs w:val="24"/>
          <w:shd w:val="clear" w:color="auto" w:fill="FFFF00"/>
          <w:lang w:val="x-none" w:eastAsia="x-none"/>
        </w:rPr>
        <w:t>“Behold, the dwelling place of God is with man. He will dwell with them, and they will be his people, and God himself will be with them as their God. </w:t>
      </w:r>
    </w:p>
    <w:p w14:paraId="0B7D0518" w14:textId="77777777" w:rsidR="00E96590" w:rsidRPr="00E96590" w:rsidRDefault="00E96590" w:rsidP="00E96590">
      <w:pPr>
        <w:suppressAutoHyphens w:val="0"/>
        <w:autoSpaceDE w:val="0"/>
        <w:adjustRightInd w:val="0"/>
        <w:spacing w:before="60" w:after="60"/>
        <w:textAlignment w:val="auto"/>
        <w:rPr>
          <w:rFonts w:ascii="Verdana" w:eastAsia="Times New Roman" w:hAnsi="Verdana" w:cs="Verdana"/>
          <w:color w:val="292F33"/>
          <w:kern w:val="0"/>
          <w:sz w:val="24"/>
          <w:szCs w:val="24"/>
          <w:shd w:val="clear" w:color="auto" w:fill="FFFF00"/>
          <w:lang w:val="x-none" w:eastAsia="x-none"/>
        </w:rPr>
      </w:pPr>
      <w:r w:rsidRPr="00E96590">
        <w:rPr>
          <w:rFonts w:ascii="Verdana" w:hAnsi="Verdana" w:cs="Verdana"/>
          <w:color w:val="218282"/>
          <w:kern w:val="0"/>
          <w:sz w:val="24"/>
          <w:szCs w:val="24"/>
          <w:shd w:val="clear" w:color="auto" w:fill="FFFF00"/>
          <w:lang w:val="x-none" w:eastAsia="x-none"/>
        </w:rPr>
        <w:t>Rev 21:4</w:t>
      </w:r>
      <w:r w:rsidRPr="00E96590">
        <w:rPr>
          <w:rFonts w:ascii="Verdana" w:hAnsi="Verdana" w:cs="Verdana"/>
          <w:color w:val="292F33"/>
          <w:kern w:val="0"/>
          <w:sz w:val="24"/>
          <w:szCs w:val="24"/>
          <w:shd w:val="clear" w:color="auto" w:fill="FFFF00"/>
          <w:lang w:val="x-none" w:eastAsia="x-none"/>
        </w:rPr>
        <w:t xml:space="preserve">  He will wipe away every tear from their eyes, and death shall be no more, neither shall there be mourning, nor crying, nor pain anymore, </w:t>
      </w:r>
      <w:r w:rsidRPr="00E96590">
        <w:rPr>
          <w:rFonts w:ascii="Verdana" w:hAnsi="Verdana" w:cs="Verdana"/>
          <w:color w:val="292F33"/>
          <w:kern w:val="0"/>
          <w:sz w:val="24"/>
          <w:szCs w:val="24"/>
          <w:shd w:val="clear" w:color="auto" w:fill="00FFFF"/>
          <w:lang w:val="x-none" w:eastAsia="x-none"/>
        </w:rPr>
        <w:t>for the former things have passed away</w:t>
      </w:r>
      <w:r w:rsidRPr="00E96590">
        <w:rPr>
          <w:rFonts w:ascii="Verdana" w:hAnsi="Verdana" w:cs="Verdana"/>
          <w:color w:val="292F33"/>
          <w:kern w:val="0"/>
          <w:sz w:val="24"/>
          <w:szCs w:val="24"/>
          <w:shd w:val="clear" w:color="auto" w:fill="FFFF00"/>
          <w:lang w:val="x-none" w:eastAsia="x-none"/>
        </w:rPr>
        <w:t>.</w:t>
      </w:r>
      <w:r w:rsidRPr="00E96590">
        <w:rPr>
          <w:rFonts w:ascii="Verdana" w:eastAsia="Times New Roman" w:hAnsi="Verdana" w:cs="Verdana"/>
          <w:color w:val="292F33"/>
          <w:kern w:val="0"/>
          <w:sz w:val="24"/>
          <w:szCs w:val="24"/>
          <w:shd w:val="clear" w:color="auto" w:fill="FFFF00"/>
          <w:lang w:val="x-none" w:eastAsia="x-none"/>
        </w:rPr>
        <w:t>” </w:t>
      </w:r>
    </w:p>
    <w:p w14:paraId="56393253" w14:textId="77777777" w:rsidR="00E96590" w:rsidRPr="00E96590" w:rsidRDefault="00E96590" w:rsidP="00E96590">
      <w:pPr>
        <w:suppressAutoHyphens w:val="0"/>
        <w:autoSpaceDE w:val="0"/>
        <w:adjustRightInd w:val="0"/>
        <w:spacing w:before="60" w:after="60"/>
        <w:textAlignment w:val="auto"/>
        <w:rPr>
          <w:rFonts w:ascii="Verdana" w:eastAsia="Times New Roman" w:hAnsi="Verdana" w:cs="Verdana"/>
          <w:color w:val="292F33"/>
          <w:kern w:val="0"/>
          <w:sz w:val="24"/>
          <w:szCs w:val="24"/>
          <w:shd w:val="clear" w:color="auto" w:fill="FFFF00"/>
          <w:lang w:val="x-none" w:eastAsia="x-none"/>
        </w:rPr>
      </w:pPr>
      <w:r w:rsidRPr="00E96590">
        <w:rPr>
          <w:rFonts w:ascii="Verdana" w:hAnsi="Verdana" w:cs="Verdana"/>
          <w:color w:val="218282"/>
          <w:kern w:val="0"/>
          <w:sz w:val="24"/>
          <w:szCs w:val="24"/>
          <w:shd w:val="clear" w:color="auto" w:fill="FFFF00"/>
          <w:lang w:val="x-none" w:eastAsia="x-none"/>
        </w:rPr>
        <w:t>Rev 21:5</w:t>
      </w:r>
      <w:r w:rsidRPr="00E96590">
        <w:rPr>
          <w:rFonts w:ascii="Verdana" w:hAnsi="Verdana" w:cs="Verdana"/>
          <w:color w:val="292F33"/>
          <w:kern w:val="0"/>
          <w:sz w:val="24"/>
          <w:szCs w:val="24"/>
          <w:shd w:val="clear" w:color="auto" w:fill="FFFF00"/>
          <w:lang w:val="x-none" w:eastAsia="x-none"/>
        </w:rPr>
        <w:t xml:space="preserve">  And he who was seated on the throne said, </w:t>
      </w:r>
      <w:r w:rsidRPr="00E96590">
        <w:rPr>
          <w:rFonts w:ascii="Verdana" w:eastAsia="Times New Roman" w:hAnsi="Verdana" w:cs="Verdana"/>
          <w:color w:val="292F33"/>
          <w:kern w:val="0"/>
          <w:sz w:val="24"/>
          <w:szCs w:val="24"/>
          <w:shd w:val="clear" w:color="auto" w:fill="FFFF00"/>
          <w:lang w:val="x-none" w:eastAsia="x-none"/>
        </w:rPr>
        <w:t>“Behold, I am making all things new.” Also he said, “Write this down, for these words are trustworthy and true.” </w:t>
      </w:r>
    </w:p>
    <w:p w14:paraId="6B4C745D" w14:textId="77777777" w:rsidR="00E96590" w:rsidRPr="00E96590" w:rsidRDefault="00E96590" w:rsidP="00E96590">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E96590">
        <w:rPr>
          <w:rFonts w:ascii="Verdana" w:hAnsi="Verdana" w:cs="Verdana"/>
          <w:color w:val="218282"/>
          <w:kern w:val="0"/>
          <w:sz w:val="24"/>
          <w:szCs w:val="24"/>
          <w:shd w:val="clear" w:color="auto" w:fill="FFFF00"/>
          <w:lang w:val="x-none" w:eastAsia="x-none"/>
        </w:rPr>
        <w:t>Rev 21:6</w:t>
      </w:r>
      <w:r w:rsidRPr="00E96590">
        <w:rPr>
          <w:rFonts w:ascii="Verdana" w:hAnsi="Verdana" w:cs="Verdana"/>
          <w:color w:val="292F33"/>
          <w:kern w:val="0"/>
          <w:sz w:val="24"/>
          <w:szCs w:val="24"/>
          <w:shd w:val="clear" w:color="auto" w:fill="FFFF00"/>
          <w:lang w:val="x-none" w:eastAsia="x-none"/>
        </w:rPr>
        <w:t xml:space="preserve">  </w:t>
      </w:r>
      <w:r w:rsidRPr="00E96590">
        <w:rPr>
          <w:rFonts w:ascii="Verdana" w:hAnsi="Verdana" w:cs="Verdana"/>
          <w:color w:val="292F33"/>
          <w:kern w:val="0"/>
          <w:sz w:val="24"/>
          <w:szCs w:val="24"/>
          <w:shd w:val="clear" w:color="auto" w:fill="00FFFF"/>
          <w:lang w:val="x-none" w:eastAsia="x-none"/>
        </w:rPr>
        <w:t xml:space="preserve">And he said to me, </w:t>
      </w:r>
      <w:r w:rsidRPr="00E96590">
        <w:rPr>
          <w:rFonts w:ascii="Verdana" w:eastAsia="Times New Roman" w:hAnsi="Verdana" w:cs="Verdana"/>
          <w:color w:val="292F33"/>
          <w:kern w:val="0"/>
          <w:sz w:val="24"/>
          <w:szCs w:val="24"/>
          <w:shd w:val="clear" w:color="auto" w:fill="00FFFF"/>
          <w:lang w:val="x-none" w:eastAsia="x-none"/>
        </w:rPr>
        <w:t>“It is done!</w:t>
      </w:r>
      <w:r w:rsidRPr="00E96590">
        <w:rPr>
          <w:rFonts w:ascii="Verdana" w:hAnsi="Verdana" w:cs="Verdana"/>
          <w:color w:val="292F33"/>
          <w:kern w:val="0"/>
          <w:sz w:val="24"/>
          <w:szCs w:val="24"/>
          <w:shd w:val="clear" w:color="auto" w:fill="FFFF00"/>
          <w:lang w:val="x-none" w:eastAsia="x-none"/>
        </w:rPr>
        <w:t xml:space="preserve"> I am the Alpha and the Omega, the beginning and the end. To the thirsty I will give from the spring of the water of life without payment. </w:t>
      </w:r>
    </w:p>
    <w:p w14:paraId="6F19084C" w14:textId="77777777" w:rsidR="00E96590" w:rsidRPr="00E96590" w:rsidRDefault="00E96590" w:rsidP="00E96590">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E96590">
        <w:rPr>
          <w:rFonts w:ascii="Verdana" w:hAnsi="Verdana" w:cs="Verdana"/>
          <w:color w:val="218282"/>
          <w:kern w:val="0"/>
          <w:sz w:val="24"/>
          <w:szCs w:val="24"/>
          <w:shd w:val="clear" w:color="auto" w:fill="FFFF00"/>
          <w:lang w:val="x-none" w:eastAsia="x-none"/>
        </w:rPr>
        <w:t>Rev 21:7</w:t>
      </w:r>
      <w:r w:rsidRPr="00E96590">
        <w:rPr>
          <w:rFonts w:ascii="Verdana" w:hAnsi="Verdana" w:cs="Verdana"/>
          <w:color w:val="292F33"/>
          <w:kern w:val="0"/>
          <w:sz w:val="24"/>
          <w:szCs w:val="24"/>
          <w:shd w:val="clear" w:color="auto" w:fill="FFFF00"/>
          <w:lang w:val="x-none" w:eastAsia="x-none"/>
        </w:rPr>
        <w:t>  The one who conquers will have this heritage, and I will be his God and he will be my son. </w:t>
      </w:r>
    </w:p>
    <w:p w14:paraId="1C7B57F6" w14:textId="2E6036D5" w:rsidR="005E368B" w:rsidRDefault="00E96590" w:rsidP="00E96590">
      <w:r w:rsidRPr="00E96590">
        <w:rPr>
          <w:rFonts w:ascii="Verdana" w:hAnsi="Verdana" w:cs="Verdana"/>
          <w:color w:val="218282"/>
          <w:kern w:val="0"/>
          <w:sz w:val="24"/>
          <w:szCs w:val="24"/>
          <w:shd w:val="clear" w:color="auto" w:fill="FFFF00"/>
          <w:lang w:val="x-none" w:eastAsia="x-none"/>
        </w:rPr>
        <w:t>Rev 21:8</w:t>
      </w:r>
      <w:r w:rsidRPr="00E96590">
        <w:rPr>
          <w:rFonts w:ascii="Verdana" w:hAnsi="Verdana" w:cs="Verdana"/>
          <w:color w:val="292F33"/>
          <w:kern w:val="0"/>
          <w:sz w:val="24"/>
          <w:szCs w:val="24"/>
          <w:shd w:val="clear" w:color="auto" w:fill="FFFF00"/>
          <w:lang w:val="x-none" w:eastAsia="x-none"/>
        </w:rPr>
        <w:t>  But as for the cowardly, the faithless, the detestable, as for murderers, the sexually immoral, sorcerers, idolaters, and all liars, their portion will be in the lake that burns with fire and sulfur, which is the second death.</w:t>
      </w:r>
      <w:r w:rsidRPr="00E96590">
        <w:rPr>
          <w:rFonts w:ascii="Verdana" w:eastAsia="Times New Roman" w:hAnsi="Verdana" w:cs="Verdana"/>
          <w:color w:val="292F33"/>
          <w:kern w:val="0"/>
          <w:sz w:val="24"/>
          <w:szCs w:val="24"/>
          <w:shd w:val="clear" w:color="auto" w:fill="FFFF00"/>
          <w:lang w:val="x-none" w:eastAsia="x-none"/>
        </w:rPr>
        <w:t>” </w:t>
      </w:r>
    </w:p>
    <w:p w14:paraId="2E52DB9D" w14:textId="3BBFE6F5" w:rsidR="005E368B" w:rsidRDefault="005E368B" w:rsidP="005E368B"/>
    <w:p w14:paraId="4C0C2570" w14:textId="4E36325A" w:rsidR="005E368B" w:rsidRDefault="00E96590" w:rsidP="00E96590">
      <w:r>
        <w:t xml:space="preserve">Clearly, it is written right here in Revelation chapter 21 verse one that the first heaven and the first earth had passed away. It is at the end of the age and our Father in heaven is creating a new heaven and a new earth. And we also see in Revelation chapter 21 verse six that our Father in heaven tells us very clearly that and I quote… “It is done!”. In other </w:t>
      </w:r>
      <w:proofErr w:type="gramStart"/>
      <w:r>
        <w:t>words</w:t>
      </w:r>
      <w:proofErr w:type="gramEnd"/>
      <w:r>
        <w:t>… all things are accomplished.</w:t>
      </w:r>
    </w:p>
    <w:p w14:paraId="10367BF8" w14:textId="153E8155" w:rsidR="00E96590" w:rsidRDefault="00E96590" w:rsidP="00E96590"/>
    <w:p w14:paraId="19F4621D" w14:textId="1F3C7106" w:rsidR="00E96590" w:rsidRPr="00E96590" w:rsidRDefault="00E96590" w:rsidP="00E96590">
      <w:r>
        <w:lastRenderedPageBreak/>
        <w:t xml:space="preserve">Our Messiah also teaches us that it is easier for heaven and earth to pass away then </w:t>
      </w:r>
      <w:r w:rsidR="00F57459">
        <w:t xml:space="preserve">for one dot </w:t>
      </w:r>
      <w:r>
        <w:t xml:space="preserve">of the law to become void in the book of </w:t>
      </w:r>
      <w:r w:rsidRPr="00E96590">
        <w:rPr>
          <w:b/>
          <w:bCs/>
        </w:rPr>
        <w:t>Luke chapter 16 verses 14 through 17 (</w:t>
      </w:r>
      <w:proofErr w:type="spellStart"/>
      <w:r w:rsidRPr="00E96590">
        <w:rPr>
          <w:b/>
          <w:bCs/>
        </w:rPr>
        <w:t>scrn</w:t>
      </w:r>
      <w:proofErr w:type="spellEnd"/>
      <w:r w:rsidRPr="00E96590">
        <w:rPr>
          <w:b/>
          <w:bCs/>
        </w:rPr>
        <w:t xml:space="preserve"> 3)</w:t>
      </w:r>
    </w:p>
    <w:p w14:paraId="217AA2D9" w14:textId="77777777" w:rsidR="005E368B" w:rsidRPr="005E368B" w:rsidRDefault="005E368B" w:rsidP="005E368B"/>
    <w:p w14:paraId="73CB8DC8" w14:textId="3E63FFCA" w:rsidR="008B2394" w:rsidRDefault="00E96590" w:rsidP="008B2394">
      <w:pPr>
        <w:rPr>
          <w:color w:val="FF0000"/>
        </w:rPr>
      </w:pPr>
      <w:r>
        <w:rPr>
          <w:noProof/>
        </w:rPr>
        <w:drawing>
          <wp:inline distT="0" distB="0" distL="0" distR="0" wp14:anchorId="1AD02DBF" wp14:editId="54E7097E">
            <wp:extent cx="5943600" cy="3343275"/>
            <wp:effectExtent l="0" t="0" r="0" b="9525"/>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943600" cy="3343275"/>
                    </a:xfrm>
                    <a:prstGeom prst="rect">
                      <a:avLst/>
                    </a:prstGeom>
                  </pic:spPr>
                </pic:pic>
              </a:graphicData>
            </a:graphic>
          </wp:inline>
        </w:drawing>
      </w:r>
    </w:p>
    <w:p w14:paraId="1D58BA22" w14:textId="1D6EB8E4" w:rsidR="00E96590" w:rsidRDefault="00E96590" w:rsidP="008B2394">
      <w:pPr>
        <w:rPr>
          <w:color w:val="FF0000"/>
        </w:rPr>
      </w:pPr>
    </w:p>
    <w:p w14:paraId="07EB5A2D" w14:textId="77777777" w:rsidR="00F57459" w:rsidRDefault="00E96590" w:rsidP="00E96590">
      <w:r>
        <w:t>Once again, our Messiah is found teaching us that it is easier for heaven and earth to pass away than for one</w:t>
      </w:r>
      <w:r w:rsidR="00F57459">
        <w:t xml:space="preserve"> dot</w:t>
      </w:r>
      <w:r>
        <w:t xml:space="preserve"> of the law to become void.</w:t>
      </w:r>
      <w:r w:rsidR="00F57459">
        <w:t xml:space="preserve"> And I would like us all to </w:t>
      </w:r>
      <w:proofErr w:type="gramStart"/>
      <w:r w:rsidR="00F57459">
        <w:t>once again notice</w:t>
      </w:r>
      <w:proofErr w:type="gramEnd"/>
      <w:r w:rsidR="00F57459">
        <w:t xml:space="preserve"> what our Messiah says is an abomination to God in verse 15. What does our Messiah say is an abomination to God his Father? Our Messiah says that </w:t>
      </w:r>
      <w:r w:rsidR="00F57459" w:rsidRPr="00F57459">
        <w:rPr>
          <w:b/>
          <w:bCs/>
        </w:rPr>
        <w:t>what is exalted among men…</w:t>
      </w:r>
      <w:r w:rsidR="00F57459">
        <w:t xml:space="preserve"> get that my friends… </w:t>
      </w:r>
      <w:r w:rsidR="00F57459" w:rsidRPr="00F57459">
        <w:rPr>
          <w:b/>
          <w:bCs/>
        </w:rPr>
        <w:t>what is exalted among men</w:t>
      </w:r>
      <w:r w:rsidR="00F57459">
        <w:t xml:space="preserve">… is an abomination to God. </w:t>
      </w:r>
    </w:p>
    <w:p w14:paraId="7121BFA3" w14:textId="77777777" w:rsidR="00F57459" w:rsidRDefault="00F57459" w:rsidP="00E96590"/>
    <w:p w14:paraId="3BB7D241" w14:textId="698A40F3" w:rsidR="00E96590" w:rsidRDefault="00F57459" w:rsidP="00E96590">
      <w:r>
        <w:t xml:space="preserve">What is being exalted among men today in our time? What is being exalted by the church today in our time? What is being exalted by the Pope of Rome today in our time?  What is being exalted among men to this very day is that the times and the law of God have </w:t>
      </w:r>
      <w:proofErr w:type="gramStart"/>
      <w:r>
        <w:t>not only been</w:t>
      </w:r>
      <w:proofErr w:type="gramEnd"/>
      <w:r>
        <w:t xml:space="preserve"> changed…. but are dead and not only dead… but a curse to all who to keep them! This my friends… this man-made teaching that comes straight out of the Devil’s church itself and the pagan god that they </w:t>
      </w:r>
      <w:r>
        <w:lastRenderedPageBreak/>
        <w:t>worship is… an abomination to God!</w:t>
      </w:r>
    </w:p>
    <w:p w14:paraId="103516B1" w14:textId="5FB43587" w:rsidR="00E96590" w:rsidRDefault="00E96590" w:rsidP="00E96590"/>
    <w:p w14:paraId="0EC54EA7" w14:textId="77777777" w:rsidR="00F57459" w:rsidRDefault="00E96590" w:rsidP="00E96590">
      <w:r>
        <w:t>Now my friends, you can kick your pulpit, you can rent your clo</w:t>
      </w:r>
      <w:r w:rsidR="00F57459">
        <w:t>thes</w:t>
      </w:r>
      <w:r>
        <w:t xml:space="preserve">, </w:t>
      </w:r>
      <w:r w:rsidR="00F57459">
        <w:t xml:space="preserve">and </w:t>
      </w:r>
      <w:r>
        <w:t xml:space="preserve">you can throw yourself down on the ground and throw a fit like a spoiled brat child at the </w:t>
      </w:r>
      <w:r w:rsidR="00F57459">
        <w:t xml:space="preserve">local </w:t>
      </w:r>
      <w:proofErr w:type="spellStart"/>
      <w:r w:rsidR="00F57459">
        <w:t>Wallmart</w:t>
      </w:r>
      <w:proofErr w:type="spellEnd"/>
      <w:r>
        <w:t xml:space="preserve">. But what you cannot do is change one dot of the law according to the </w:t>
      </w:r>
      <w:r w:rsidR="00F57459">
        <w:t>red-letter</w:t>
      </w:r>
      <w:r>
        <w:t xml:space="preserve"> </w:t>
      </w:r>
      <w:r w:rsidR="00F57459">
        <w:t xml:space="preserve">spoken </w:t>
      </w:r>
      <w:r>
        <w:t>words of our Messiah.</w:t>
      </w:r>
    </w:p>
    <w:p w14:paraId="073F28FB" w14:textId="77777777" w:rsidR="00F57459" w:rsidRDefault="00F57459" w:rsidP="00E96590"/>
    <w:p w14:paraId="1F7662D9" w14:textId="2753446D" w:rsidR="00E96590" w:rsidRDefault="00F57459" w:rsidP="00E96590">
      <w:r>
        <w:t>What is exulted among men is an abomination to God,</w:t>
      </w:r>
      <w:r w:rsidR="00E96590">
        <w:t xml:space="preserve"> </w:t>
      </w:r>
      <w:r>
        <w:t>a</w:t>
      </w:r>
      <w:r w:rsidR="00E96590">
        <w:t xml:space="preserve">nd no one is the wiser because we as modern-day professing Christians simply do not read the Scripture for ourselves. We rely on the children of the devil himself to teach </w:t>
      </w:r>
      <w:r>
        <w:t xml:space="preserve">us </w:t>
      </w:r>
      <w:r w:rsidR="00E96590">
        <w:t>and to preach</w:t>
      </w:r>
      <w:r>
        <w:t xml:space="preserve"> to us</w:t>
      </w:r>
      <w:r w:rsidR="00E96590">
        <w:t xml:space="preserve"> a Roman Catholic created religion</w:t>
      </w:r>
      <w:r w:rsidR="00BA0C5B">
        <w:t xml:space="preserve"> that has been designed from its inception to fool if possible… even the very elect</w:t>
      </w:r>
      <w:r>
        <w:t>.</w:t>
      </w:r>
    </w:p>
    <w:p w14:paraId="7DEFA135" w14:textId="6D085E45" w:rsidR="00E96590" w:rsidRDefault="00E96590" w:rsidP="00E96590"/>
    <w:p w14:paraId="75156C2F" w14:textId="215A9CE4" w:rsidR="00E96590" w:rsidRPr="00E96590" w:rsidRDefault="00E96590" w:rsidP="00E96590">
      <w:r>
        <w:t xml:space="preserve">Our Messiah also taught us who it is that he knows and who it is that he does not know. And I would like us to be keenly aware of who it is that our Messiah knows and who it is that our Messiah does not know. You can find that in </w:t>
      </w:r>
      <w:r w:rsidRPr="00E96590">
        <w:rPr>
          <w:b/>
          <w:bCs/>
        </w:rPr>
        <w:t>Matthew chapter 7 verses 21 through 23 (</w:t>
      </w:r>
      <w:proofErr w:type="spellStart"/>
      <w:r w:rsidRPr="00E96590">
        <w:rPr>
          <w:b/>
          <w:bCs/>
        </w:rPr>
        <w:t>scrn</w:t>
      </w:r>
      <w:proofErr w:type="spellEnd"/>
      <w:r w:rsidRPr="00E96590">
        <w:rPr>
          <w:b/>
          <w:bCs/>
        </w:rPr>
        <w:t xml:space="preserve"> 4)</w:t>
      </w:r>
    </w:p>
    <w:p w14:paraId="3E8A81D8" w14:textId="77777777" w:rsidR="008B2394" w:rsidRDefault="008B2394" w:rsidP="008B2394">
      <w:pPr>
        <w:rPr>
          <w:color w:val="FF0000"/>
        </w:rPr>
      </w:pPr>
    </w:p>
    <w:p w14:paraId="63CC42DE" w14:textId="716407EF" w:rsidR="008B2394" w:rsidRDefault="00E96590" w:rsidP="008B2394">
      <w:pPr>
        <w:rPr>
          <w:color w:val="FF0000"/>
        </w:rPr>
      </w:pPr>
      <w:r>
        <w:rPr>
          <w:noProof/>
        </w:rPr>
        <w:drawing>
          <wp:inline distT="0" distB="0" distL="0" distR="0" wp14:anchorId="788FFE65" wp14:editId="592B68E5">
            <wp:extent cx="5943600" cy="3343275"/>
            <wp:effectExtent l="0" t="0" r="0" b="952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943600" cy="3343275"/>
                    </a:xfrm>
                    <a:prstGeom prst="rect">
                      <a:avLst/>
                    </a:prstGeom>
                  </pic:spPr>
                </pic:pic>
              </a:graphicData>
            </a:graphic>
          </wp:inline>
        </w:drawing>
      </w:r>
    </w:p>
    <w:p w14:paraId="25914780" w14:textId="36471212" w:rsidR="00E96590" w:rsidRDefault="00E96590" w:rsidP="008B2394">
      <w:pPr>
        <w:rPr>
          <w:color w:val="FF0000"/>
        </w:rPr>
      </w:pPr>
    </w:p>
    <w:p w14:paraId="5F8D0E95" w14:textId="0B260C5C" w:rsidR="00E96590" w:rsidRDefault="00E96590" w:rsidP="00E96590">
      <w:r>
        <w:t>Right here in the book of Matthew chapter 7 our Messiah tells us very clearly that there will be all kinds of people who will be puffed up in thinking that they ha</w:t>
      </w:r>
      <w:r w:rsidR="00BA0C5B">
        <w:t>ve</w:t>
      </w:r>
      <w:r>
        <w:t xml:space="preserve"> cast out demons in his name. They will be puffed up in thinking that they had done many mighty works in his name. Th</w:t>
      </w:r>
      <w:r w:rsidR="00BA0C5B">
        <w:t>ey</w:t>
      </w:r>
      <w:r>
        <w:t xml:space="preserve"> will be puffed up in thinking that they have prophesied his name. Only to find out that our Messiah does not even know who they are. And what’s worse, is that they don’t even know who he is. Why?</w:t>
      </w:r>
    </w:p>
    <w:p w14:paraId="4F66D574" w14:textId="3717939D" w:rsidR="00E96590" w:rsidRDefault="00E96590" w:rsidP="00E96590"/>
    <w:p w14:paraId="1E86CB06" w14:textId="7212786D" w:rsidR="00E96590" w:rsidRDefault="00E96590" w:rsidP="00E96590">
      <w:r>
        <w:t xml:space="preserve">Our Messiah tells us why in Matthew chapter 7 verse 21 when he tells us very clearly that you can call him Lord </w:t>
      </w:r>
      <w:proofErr w:type="spellStart"/>
      <w:r>
        <w:t>Lord</w:t>
      </w:r>
      <w:proofErr w:type="spellEnd"/>
      <w:r>
        <w:t xml:space="preserve"> all day long</w:t>
      </w:r>
      <w:r w:rsidR="00BA0C5B">
        <w:t>…</w:t>
      </w:r>
      <w:r>
        <w:t xml:space="preserve"> but that does not mean that you are getting into his Father’s kingdom. The only one who is getting into his Father’s kingdom according to our Messiah is the one who is doing the will of his Father who is in heaven. Not says I… </w:t>
      </w:r>
      <w:r w:rsidR="00BA0C5B">
        <w:t>b</w:t>
      </w:r>
      <w:r>
        <w:t>ut says our God breathed Scripture</w:t>
      </w:r>
      <w:r w:rsidR="00BA0C5B">
        <w:t xml:space="preserve"> and the very </w:t>
      </w:r>
      <w:proofErr w:type="gramStart"/>
      <w:r w:rsidR="00BA0C5B">
        <w:t>red letter</w:t>
      </w:r>
      <w:proofErr w:type="gramEnd"/>
      <w:r w:rsidR="00BA0C5B">
        <w:t xml:space="preserve"> words of our very own Messiah!</w:t>
      </w:r>
    </w:p>
    <w:p w14:paraId="18A49675" w14:textId="7D2CB8DA" w:rsidR="00E96590" w:rsidRDefault="00E96590" w:rsidP="00E96590"/>
    <w:p w14:paraId="37BC85CC" w14:textId="4B0BDEF7" w:rsidR="00E96590" w:rsidRDefault="00E96590" w:rsidP="00E96590">
      <w:r>
        <w:t xml:space="preserve">Furthermore… </w:t>
      </w:r>
      <w:r w:rsidR="00BA0C5B">
        <w:t>o</w:t>
      </w:r>
      <w:r>
        <w:t xml:space="preserve">ur Messiah tells us very clearly in Matthew chapter 7 verse 23 that he is going to declare to these people why it is that he does not know </w:t>
      </w:r>
      <w:r w:rsidR="00BA0C5B">
        <w:t>them</w:t>
      </w:r>
      <w:r>
        <w:t xml:space="preserve">. And why is it that </w:t>
      </w:r>
      <w:r w:rsidR="00BA0C5B">
        <w:t>he does not know them</w:t>
      </w:r>
      <w:r>
        <w:t xml:space="preserve">? </w:t>
      </w:r>
      <w:r w:rsidR="00BA0C5B">
        <w:t>He does</w:t>
      </w:r>
      <w:r>
        <w:t xml:space="preserve"> not know </w:t>
      </w:r>
      <w:r w:rsidR="00BA0C5B">
        <w:t>them</w:t>
      </w:r>
      <w:r>
        <w:t xml:space="preserve"> because they have not been doing the will of his Father in heaven</w:t>
      </w:r>
      <w:r w:rsidR="00BA0C5B">
        <w:t>. He does not know them</w:t>
      </w:r>
      <w:r>
        <w:t xml:space="preserve"> because they have willfully and intentionally proclaimed themselves to be and I quote… </w:t>
      </w:r>
      <w:r w:rsidR="00BA0C5B">
        <w:t>“</w:t>
      </w:r>
      <w:proofErr w:type="gramStart"/>
      <w:r w:rsidR="00BA0C5B">
        <w:t>l</w:t>
      </w:r>
      <w:r>
        <w:t>awless</w:t>
      </w:r>
      <w:r w:rsidR="00BA0C5B">
        <w:t>”…</w:t>
      </w:r>
      <w:proofErr w:type="gramEnd"/>
      <w:r w:rsidR="00BA0C5B">
        <w:t>.</w:t>
      </w:r>
      <w:r>
        <w:t xml:space="preserve"> which is the Greek word “</w:t>
      </w:r>
      <w:proofErr w:type="spellStart"/>
      <w:r>
        <w:t>anomea</w:t>
      </w:r>
      <w:proofErr w:type="spellEnd"/>
      <w:r>
        <w:t>” which means “illegality and</w:t>
      </w:r>
      <w:r w:rsidR="00BA0C5B">
        <w:t xml:space="preserve"> </w:t>
      </w:r>
      <w:r>
        <w:t>violation of the law”</w:t>
      </w:r>
      <w:r w:rsidR="00BA0C5B">
        <w:t xml:space="preserve">. </w:t>
      </w:r>
    </w:p>
    <w:p w14:paraId="21758E5D" w14:textId="35E33717" w:rsidR="00BA0C5B" w:rsidRDefault="00BA0C5B" w:rsidP="00E96590"/>
    <w:p w14:paraId="68C534C3" w14:textId="0BB0C224" w:rsidR="00BA0C5B" w:rsidRDefault="00BA0C5B" w:rsidP="00E96590">
      <w:r>
        <w:t xml:space="preserve">The very reason that he says that he does not know them is because they themselves are not only lawless… but they have been instruments of lawlessness teaching and preaching that the law of God has been done away with and is a curse. And because they have exulted these things before men… they will have become an abomination to God. And I tell you the truth… that day is soon coming. That day when these puffed-up prideful, vanity filled, narcissistic, lawless people will finally meet and be rejected by the Messiah that they never knew… is coming. </w:t>
      </w:r>
    </w:p>
    <w:p w14:paraId="05EDB3DF" w14:textId="0B1A232B" w:rsidR="00E96590" w:rsidRDefault="00E96590" w:rsidP="00E96590"/>
    <w:p w14:paraId="04C3ED98" w14:textId="50806F01" w:rsidR="00E96590" w:rsidRDefault="00BA0C5B" w:rsidP="00E96590">
      <w:r>
        <w:lastRenderedPageBreak/>
        <w:t>And</w:t>
      </w:r>
      <w:r w:rsidR="00E96590">
        <w:t xml:space="preserve"> is important for us to know these things before we </w:t>
      </w:r>
      <w:r>
        <w:t xml:space="preserve">even </w:t>
      </w:r>
      <w:r w:rsidR="00E96590">
        <w:t>venture into Numbers chapter 25 and you’re going to see why th</w:t>
      </w:r>
      <w:r>
        <w:t>is is so</w:t>
      </w:r>
      <w:r w:rsidR="00E96590">
        <w:t xml:space="preserve"> important to understand as we progress throughout our study here this evening.</w:t>
      </w:r>
    </w:p>
    <w:p w14:paraId="4411A0B6" w14:textId="734F35D7" w:rsidR="00E96590" w:rsidRDefault="00E96590" w:rsidP="00E96590"/>
    <w:p w14:paraId="40D15D23" w14:textId="06E980DA" w:rsidR="00E96590" w:rsidRDefault="00E96590" w:rsidP="00E96590">
      <w:pPr>
        <w:rPr>
          <w:b/>
          <w:bCs/>
        </w:rPr>
      </w:pPr>
      <w:r>
        <w:t xml:space="preserve">Keeping all of this in mind… </w:t>
      </w:r>
      <w:r w:rsidR="00BA0C5B">
        <w:t>k</w:t>
      </w:r>
      <w:r>
        <w:t xml:space="preserve">nowing and understanding the teachings of our Messiah and the fact that he says that it would be easier for both heaven and earth to pass away than it would be for one dot of his </w:t>
      </w:r>
      <w:r w:rsidR="00BA0C5B">
        <w:t>Father’s</w:t>
      </w:r>
      <w:r>
        <w:t xml:space="preserve"> </w:t>
      </w:r>
      <w:r w:rsidR="00BA0C5B">
        <w:t>l</w:t>
      </w:r>
      <w:r>
        <w:t xml:space="preserve">aw to be made void… </w:t>
      </w:r>
      <w:r w:rsidR="00BA0C5B">
        <w:t>l</w:t>
      </w:r>
      <w:r w:rsidR="00464996">
        <w:t xml:space="preserve">et’s now read Numbers chapter 25 so that we can know exactly what it says and just as importantly what it does not say. </w:t>
      </w:r>
      <w:r w:rsidR="00464996" w:rsidRPr="00464996">
        <w:rPr>
          <w:b/>
          <w:bCs/>
        </w:rPr>
        <w:t>Numbers chapter 25 E2</w:t>
      </w:r>
    </w:p>
    <w:p w14:paraId="57872EC4" w14:textId="7819E7D9" w:rsidR="00464996" w:rsidRDefault="00464996" w:rsidP="00E96590">
      <w:pPr>
        <w:rPr>
          <w:b/>
          <w:bCs/>
        </w:rPr>
      </w:pPr>
    </w:p>
    <w:p w14:paraId="63414063" w14:textId="77777777" w:rsidR="00464996" w:rsidRPr="00464996" w:rsidRDefault="00464996" w:rsidP="00464996">
      <w:pPr>
        <w:suppressAutoHyphens w:val="0"/>
        <w:autoSpaceDE w:val="0"/>
        <w:adjustRightInd w:val="0"/>
        <w:spacing w:before="134" w:after="134"/>
        <w:jc w:val="center"/>
        <w:textAlignment w:val="auto"/>
        <w:rPr>
          <w:rFonts w:ascii="Verdana" w:hAnsi="Verdana" w:cs="Verdana"/>
          <w:b/>
          <w:bCs/>
          <w:color w:val="292F33"/>
          <w:kern w:val="0"/>
          <w:sz w:val="24"/>
          <w:szCs w:val="24"/>
          <w:lang w:val="x-none" w:eastAsia="x-none"/>
        </w:rPr>
      </w:pPr>
      <w:r w:rsidRPr="00464996">
        <w:rPr>
          <w:rFonts w:ascii="Verdana" w:hAnsi="Verdana" w:cs="Verdana"/>
          <w:b/>
          <w:bCs/>
          <w:color w:val="292F33"/>
          <w:kern w:val="0"/>
          <w:sz w:val="24"/>
          <w:szCs w:val="24"/>
          <w:lang w:val="x-none" w:eastAsia="x-none"/>
        </w:rPr>
        <w:t>Baal Worship at Peor</w:t>
      </w:r>
    </w:p>
    <w:p w14:paraId="595003E2" w14:textId="77777777" w:rsidR="00464996" w:rsidRPr="00464996" w:rsidRDefault="00464996" w:rsidP="00464996">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464996">
        <w:rPr>
          <w:rFonts w:ascii="Verdana" w:hAnsi="Verdana" w:cs="Verdana"/>
          <w:b/>
          <w:bCs/>
          <w:color w:val="8D7221"/>
          <w:kern w:val="0"/>
          <w:sz w:val="24"/>
          <w:szCs w:val="24"/>
          <w:lang w:val="x-none" w:eastAsia="x-none"/>
        </w:rPr>
        <w:t>Num 25:1</w:t>
      </w:r>
      <w:r w:rsidRPr="00464996">
        <w:rPr>
          <w:rFonts w:ascii="Verdana" w:hAnsi="Verdana" w:cs="Verdana"/>
          <w:color w:val="292F33"/>
          <w:kern w:val="0"/>
          <w:sz w:val="24"/>
          <w:szCs w:val="24"/>
          <w:lang w:val="x-none" w:eastAsia="x-none"/>
        </w:rPr>
        <w:t xml:space="preserve">  While Israel lived in Shittim, </w:t>
      </w:r>
      <w:r w:rsidRPr="00464996">
        <w:rPr>
          <w:rFonts w:ascii="Verdana" w:hAnsi="Verdana" w:cs="Verdana"/>
          <w:color w:val="292F33"/>
          <w:kern w:val="0"/>
          <w:sz w:val="24"/>
          <w:szCs w:val="24"/>
          <w:shd w:val="clear" w:color="auto" w:fill="00FFFF"/>
          <w:lang w:val="x-none" w:eastAsia="x-none"/>
        </w:rPr>
        <w:t>the people began to whore with the daughters of Moab</w:t>
      </w:r>
      <w:r w:rsidRPr="00464996">
        <w:rPr>
          <w:rFonts w:ascii="Verdana" w:hAnsi="Verdana" w:cs="Verdana"/>
          <w:color w:val="292F33"/>
          <w:kern w:val="0"/>
          <w:sz w:val="24"/>
          <w:szCs w:val="24"/>
          <w:lang w:val="x-none" w:eastAsia="x-none"/>
        </w:rPr>
        <w:t>. </w:t>
      </w:r>
    </w:p>
    <w:p w14:paraId="6DB1E0D9" w14:textId="77777777" w:rsidR="00464996" w:rsidRPr="00464996" w:rsidRDefault="00464996" w:rsidP="00464996">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464996">
        <w:rPr>
          <w:rFonts w:ascii="Verdana" w:hAnsi="Verdana" w:cs="Verdana"/>
          <w:color w:val="218282"/>
          <w:kern w:val="0"/>
          <w:sz w:val="24"/>
          <w:szCs w:val="24"/>
          <w:lang w:val="x-none" w:eastAsia="x-none"/>
        </w:rPr>
        <w:t>Num 25:2</w:t>
      </w:r>
      <w:r w:rsidRPr="00464996">
        <w:rPr>
          <w:rFonts w:ascii="Verdana" w:hAnsi="Verdana" w:cs="Verdana"/>
          <w:color w:val="292F33"/>
          <w:kern w:val="0"/>
          <w:sz w:val="24"/>
          <w:szCs w:val="24"/>
          <w:lang w:val="x-none" w:eastAsia="x-none"/>
        </w:rPr>
        <w:t xml:space="preserve">  </w:t>
      </w:r>
      <w:r w:rsidRPr="00464996">
        <w:rPr>
          <w:rFonts w:ascii="Verdana" w:hAnsi="Verdana" w:cs="Verdana"/>
          <w:color w:val="292F33"/>
          <w:kern w:val="0"/>
          <w:sz w:val="24"/>
          <w:szCs w:val="24"/>
          <w:shd w:val="clear" w:color="auto" w:fill="00FFFF"/>
          <w:lang w:val="x-none" w:eastAsia="x-none"/>
        </w:rPr>
        <w:t>These invited the people to the sacrifices of their gods, and the people ate and bowed down to their gods. </w:t>
      </w:r>
    </w:p>
    <w:p w14:paraId="5C0BC650" w14:textId="77777777" w:rsidR="00464996" w:rsidRPr="00464996" w:rsidRDefault="00464996" w:rsidP="00464996">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464996">
        <w:rPr>
          <w:rFonts w:ascii="Verdana" w:hAnsi="Verdana" w:cs="Verdana"/>
          <w:color w:val="218282"/>
          <w:kern w:val="0"/>
          <w:sz w:val="24"/>
          <w:szCs w:val="24"/>
          <w:lang w:val="x-none" w:eastAsia="x-none"/>
        </w:rPr>
        <w:t>Num 25:3</w:t>
      </w:r>
      <w:r w:rsidRPr="00464996">
        <w:rPr>
          <w:rFonts w:ascii="Verdana" w:hAnsi="Verdana" w:cs="Verdana"/>
          <w:color w:val="292F33"/>
          <w:kern w:val="0"/>
          <w:sz w:val="24"/>
          <w:szCs w:val="24"/>
          <w:lang w:val="x-none" w:eastAsia="x-none"/>
        </w:rPr>
        <w:t xml:space="preserve">  </w:t>
      </w:r>
      <w:r w:rsidRPr="00464996">
        <w:rPr>
          <w:rFonts w:ascii="Verdana" w:hAnsi="Verdana" w:cs="Verdana"/>
          <w:color w:val="292F33"/>
          <w:kern w:val="0"/>
          <w:sz w:val="24"/>
          <w:szCs w:val="24"/>
          <w:shd w:val="clear" w:color="auto" w:fill="00FFFF"/>
          <w:lang w:val="x-none" w:eastAsia="x-none"/>
        </w:rPr>
        <w:t>So Israel yoked himself to Baal of Peor. And the anger of the LORD was kindled against Israel.</w:t>
      </w:r>
      <w:r w:rsidRPr="00464996">
        <w:rPr>
          <w:rFonts w:ascii="Verdana" w:hAnsi="Verdana" w:cs="Verdana"/>
          <w:color w:val="292F33"/>
          <w:kern w:val="0"/>
          <w:sz w:val="24"/>
          <w:szCs w:val="24"/>
          <w:lang w:val="x-none" w:eastAsia="x-none"/>
        </w:rPr>
        <w:t> </w:t>
      </w:r>
    </w:p>
    <w:p w14:paraId="4AC3D10A" w14:textId="77777777" w:rsidR="00464996" w:rsidRPr="00464996" w:rsidRDefault="00464996" w:rsidP="00464996">
      <w:pPr>
        <w:suppressAutoHyphens w:val="0"/>
        <w:autoSpaceDE w:val="0"/>
        <w:adjustRightInd w:val="0"/>
        <w:spacing w:before="60" w:after="60"/>
        <w:textAlignment w:val="auto"/>
        <w:rPr>
          <w:rFonts w:ascii="Verdana" w:eastAsia="Times New Roman" w:hAnsi="Verdana" w:cs="Verdana"/>
          <w:color w:val="292F33"/>
          <w:kern w:val="0"/>
          <w:sz w:val="24"/>
          <w:szCs w:val="24"/>
          <w:shd w:val="clear" w:color="auto" w:fill="00FFFF"/>
          <w:lang w:val="x-none" w:eastAsia="x-none"/>
        </w:rPr>
      </w:pPr>
      <w:r w:rsidRPr="00464996">
        <w:rPr>
          <w:rFonts w:ascii="Verdana" w:hAnsi="Verdana" w:cs="Verdana"/>
          <w:color w:val="218282"/>
          <w:kern w:val="0"/>
          <w:sz w:val="24"/>
          <w:szCs w:val="24"/>
          <w:lang w:val="x-none" w:eastAsia="x-none"/>
        </w:rPr>
        <w:t>Num 25:4</w:t>
      </w:r>
      <w:r w:rsidRPr="00464996">
        <w:rPr>
          <w:rFonts w:ascii="Verdana" w:hAnsi="Verdana" w:cs="Verdana"/>
          <w:color w:val="292F33"/>
          <w:kern w:val="0"/>
          <w:sz w:val="24"/>
          <w:szCs w:val="24"/>
          <w:lang w:val="x-none" w:eastAsia="x-none"/>
        </w:rPr>
        <w:t xml:space="preserve">  And the LORD said to Moses, </w:t>
      </w:r>
      <w:r w:rsidRPr="00464996">
        <w:rPr>
          <w:rFonts w:ascii="Verdana" w:eastAsia="Times New Roman" w:hAnsi="Verdana" w:cs="Verdana"/>
          <w:color w:val="292F33"/>
          <w:kern w:val="0"/>
          <w:sz w:val="24"/>
          <w:szCs w:val="24"/>
          <w:lang w:val="x-none" w:eastAsia="x-none"/>
        </w:rPr>
        <w:t>“T</w:t>
      </w:r>
      <w:r w:rsidRPr="00464996">
        <w:rPr>
          <w:rFonts w:ascii="Verdana" w:hAnsi="Verdana" w:cs="Verdana"/>
          <w:color w:val="292F33"/>
          <w:kern w:val="0"/>
          <w:sz w:val="24"/>
          <w:szCs w:val="24"/>
          <w:shd w:val="clear" w:color="auto" w:fill="00FFFF"/>
          <w:lang w:val="x-none" w:eastAsia="x-none"/>
        </w:rPr>
        <w:t>ake all the chiefs of the people and hang them in the sun before the LORD, that the fierce anger of the LORD may turn away from Israel.</w:t>
      </w:r>
      <w:r w:rsidRPr="00464996">
        <w:rPr>
          <w:rFonts w:ascii="Verdana" w:eastAsia="Times New Roman" w:hAnsi="Verdana" w:cs="Verdana"/>
          <w:color w:val="292F33"/>
          <w:kern w:val="0"/>
          <w:sz w:val="24"/>
          <w:szCs w:val="24"/>
          <w:shd w:val="clear" w:color="auto" w:fill="00FFFF"/>
          <w:lang w:val="x-none" w:eastAsia="x-none"/>
        </w:rPr>
        <w:t>” </w:t>
      </w:r>
    </w:p>
    <w:p w14:paraId="55374EA3" w14:textId="77777777" w:rsidR="00464996" w:rsidRPr="00464996" w:rsidRDefault="00464996" w:rsidP="00464996">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464996">
        <w:rPr>
          <w:rFonts w:ascii="Verdana" w:hAnsi="Verdana" w:cs="Verdana"/>
          <w:color w:val="218282"/>
          <w:kern w:val="0"/>
          <w:sz w:val="24"/>
          <w:szCs w:val="24"/>
          <w:shd w:val="clear" w:color="auto" w:fill="00FFFF"/>
          <w:lang w:val="x-none" w:eastAsia="x-none"/>
        </w:rPr>
        <w:t>Num 25:5</w:t>
      </w:r>
      <w:r w:rsidRPr="00464996">
        <w:rPr>
          <w:rFonts w:ascii="Verdana" w:hAnsi="Verdana" w:cs="Verdana"/>
          <w:color w:val="292F33"/>
          <w:kern w:val="0"/>
          <w:sz w:val="24"/>
          <w:szCs w:val="24"/>
          <w:shd w:val="clear" w:color="auto" w:fill="00FFFF"/>
          <w:lang w:val="x-none" w:eastAsia="x-none"/>
        </w:rPr>
        <w:t xml:space="preserve">  And Moses said to the judges of Israel, </w:t>
      </w:r>
      <w:r w:rsidRPr="00464996">
        <w:rPr>
          <w:rFonts w:ascii="Verdana" w:eastAsia="Times New Roman" w:hAnsi="Verdana" w:cs="Verdana"/>
          <w:color w:val="292F33"/>
          <w:kern w:val="0"/>
          <w:sz w:val="24"/>
          <w:szCs w:val="24"/>
          <w:shd w:val="clear" w:color="auto" w:fill="00FFFF"/>
          <w:lang w:val="x-none" w:eastAsia="x-none"/>
        </w:rPr>
        <w:t>“Each of you kill those of his men who have yoked themselves to Baal of Peor.” </w:t>
      </w:r>
    </w:p>
    <w:p w14:paraId="45D0B388" w14:textId="77777777" w:rsidR="00464996" w:rsidRPr="00464996" w:rsidRDefault="00464996" w:rsidP="00464996">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464996">
        <w:rPr>
          <w:rFonts w:ascii="Verdana" w:hAnsi="Verdana" w:cs="Verdana"/>
          <w:color w:val="218282"/>
          <w:kern w:val="0"/>
          <w:sz w:val="24"/>
          <w:szCs w:val="24"/>
          <w:lang w:val="x-none" w:eastAsia="x-none"/>
        </w:rPr>
        <w:t>Num 25:6</w:t>
      </w:r>
      <w:r w:rsidRPr="00464996">
        <w:rPr>
          <w:rFonts w:ascii="Verdana" w:hAnsi="Verdana" w:cs="Verdana"/>
          <w:color w:val="292F33"/>
          <w:kern w:val="0"/>
          <w:sz w:val="24"/>
          <w:szCs w:val="24"/>
          <w:lang w:val="x-none" w:eastAsia="x-none"/>
        </w:rPr>
        <w:t>  And behold, one of the people of Israel came and brought a Midianite woman to his family, in the sight of Moses and in the sight of the whole congregation of the people of Israel, while they were weeping in the entrance of the tent of meeting. </w:t>
      </w:r>
    </w:p>
    <w:p w14:paraId="72844CF5" w14:textId="77777777" w:rsidR="00464996" w:rsidRPr="00464996" w:rsidRDefault="00464996" w:rsidP="00464996">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464996">
        <w:rPr>
          <w:rFonts w:ascii="Verdana" w:hAnsi="Verdana" w:cs="Verdana"/>
          <w:color w:val="218282"/>
          <w:kern w:val="0"/>
          <w:sz w:val="24"/>
          <w:szCs w:val="24"/>
          <w:lang w:val="x-none" w:eastAsia="x-none"/>
        </w:rPr>
        <w:t>Num 25:7</w:t>
      </w:r>
      <w:r w:rsidRPr="00464996">
        <w:rPr>
          <w:rFonts w:ascii="Verdana" w:hAnsi="Verdana" w:cs="Verdana"/>
          <w:color w:val="292F33"/>
          <w:kern w:val="0"/>
          <w:sz w:val="24"/>
          <w:szCs w:val="24"/>
          <w:lang w:val="x-none" w:eastAsia="x-none"/>
        </w:rPr>
        <w:t xml:space="preserve">  When </w:t>
      </w:r>
      <w:r w:rsidRPr="00464996">
        <w:rPr>
          <w:rFonts w:ascii="Verdana" w:hAnsi="Verdana" w:cs="Verdana"/>
          <w:color w:val="292F33"/>
          <w:kern w:val="0"/>
          <w:sz w:val="24"/>
          <w:szCs w:val="24"/>
          <w:shd w:val="clear" w:color="auto" w:fill="00FFFF"/>
          <w:lang w:val="x-none" w:eastAsia="x-none"/>
        </w:rPr>
        <w:t>Phinehas the son of Eleazar, son of Aaron the priest</w:t>
      </w:r>
      <w:r w:rsidRPr="00464996">
        <w:rPr>
          <w:rFonts w:ascii="Verdana" w:hAnsi="Verdana" w:cs="Verdana"/>
          <w:color w:val="292F33"/>
          <w:kern w:val="0"/>
          <w:sz w:val="24"/>
          <w:szCs w:val="24"/>
          <w:lang w:val="x-none" w:eastAsia="x-none"/>
        </w:rPr>
        <w:t>, saw it, he rose and left the congregation and took a spear in his hand </w:t>
      </w:r>
    </w:p>
    <w:p w14:paraId="58894A10" w14:textId="77777777" w:rsidR="00464996" w:rsidRPr="00464996" w:rsidRDefault="00464996" w:rsidP="00464996">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464996">
        <w:rPr>
          <w:rFonts w:ascii="Verdana" w:hAnsi="Verdana" w:cs="Verdana"/>
          <w:color w:val="218282"/>
          <w:kern w:val="0"/>
          <w:sz w:val="24"/>
          <w:szCs w:val="24"/>
          <w:lang w:val="x-none" w:eastAsia="x-none"/>
        </w:rPr>
        <w:t>Num 25:8</w:t>
      </w:r>
      <w:r w:rsidRPr="00464996">
        <w:rPr>
          <w:rFonts w:ascii="Verdana" w:hAnsi="Verdana" w:cs="Verdana"/>
          <w:color w:val="292F33"/>
          <w:kern w:val="0"/>
          <w:sz w:val="24"/>
          <w:szCs w:val="24"/>
          <w:lang w:val="x-none" w:eastAsia="x-none"/>
        </w:rPr>
        <w:t xml:space="preserve">  and went after the man of Israel into the chamber and pierced both of them, the man of Israel and the woman through her belly. </w:t>
      </w:r>
      <w:r w:rsidRPr="00464996">
        <w:rPr>
          <w:rFonts w:ascii="Verdana" w:hAnsi="Verdana" w:cs="Verdana"/>
          <w:color w:val="292F33"/>
          <w:kern w:val="0"/>
          <w:sz w:val="24"/>
          <w:szCs w:val="24"/>
          <w:shd w:val="clear" w:color="auto" w:fill="00FFFF"/>
          <w:lang w:val="x-none" w:eastAsia="x-none"/>
        </w:rPr>
        <w:t>Thus the plague on the people of Israel was stopped.</w:t>
      </w:r>
      <w:r w:rsidRPr="00464996">
        <w:rPr>
          <w:rFonts w:ascii="Verdana" w:hAnsi="Verdana" w:cs="Verdana"/>
          <w:color w:val="292F33"/>
          <w:kern w:val="0"/>
          <w:sz w:val="24"/>
          <w:szCs w:val="24"/>
          <w:lang w:val="x-none" w:eastAsia="x-none"/>
        </w:rPr>
        <w:t> </w:t>
      </w:r>
    </w:p>
    <w:p w14:paraId="25EB39C8" w14:textId="77777777" w:rsidR="00464996" w:rsidRPr="00464996" w:rsidRDefault="00464996" w:rsidP="00464996">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464996">
        <w:rPr>
          <w:rFonts w:ascii="Verdana" w:hAnsi="Verdana" w:cs="Verdana"/>
          <w:color w:val="218282"/>
          <w:kern w:val="0"/>
          <w:sz w:val="24"/>
          <w:szCs w:val="24"/>
          <w:lang w:val="x-none" w:eastAsia="x-none"/>
        </w:rPr>
        <w:t>Num 25:9</w:t>
      </w:r>
      <w:r w:rsidRPr="00464996">
        <w:rPr>
          <w:rFonts w:ascii="Verdana" w:hAnsi="Verdana" w:cs="Verdana"/>
          <w:color w:val="292F33"/>
          <w:kern w:val="0"/>
          <w:sz w:val="24"/>
          <w:szCs w:val="24"/>
          <w:lang w:val="x-none" w:eastAsia="x-none"/>
        </w:rPr>
        <w:t xml:space="preserve">  Nevertheless, </w:t>
      </w:r>
      <w:r w:rsidRPr="00464996">
        <w:rPr>
          <w:rFonts w:ascii="Verdana" w:hAnsi="Verdana" w:cs="Verdana"/>
          <w:color w:val="292F33"/>
          <w:kern w:val="0"/>
          <w:sz w:val="24"/>
          <w:szCs w:val="24"/>
          <w:shd w:val="clear" w:color="auto" w:fill="00FFFF"/>
          <w:lang w:val="x-none" w:eastAsia="x-none"/>
        </w:rPr>
        <w:t>those who died by the plague were twenty-four thousand</w:t>
      </w:r>
      <w:r w:rsidRPr="00464996">
        <w:rPr>
          <w:rFonts w:ascii="Verdana" w:hAnsi="Verdana" w:cs="Verdana"/>
          <w:color w:val="292F33"/>
          <w:kern w:val="0"/>
          <w:sz w:val="24"/>
          <w:szCs w:val="24"/>
          <w:lang w:val="x-none" w:eastAsia="x-none"/>
        </w:rPr>
        <w:t>. </w:t>
      </w:r>
    </w:p>
    <w:p w14:paraId="4C146BB2" w14:textId="77777777" w:rsidR="00464996" w:rsidRPr="00464996" w:rsidRDefault="00464996" w:rsidP="00464996">
      <w:pPr>
        <w:suppressAutoHyphens w:val="0"/>
        <w:autoSpaceDE w:val="0"/>
        <w:adjustRightInd w:val="0"/>
        <w:spacing w:before="134" w:after="134"/>
        <w:jc w:val="center"/>
        <w:textAlignment w:val="auto"/>
        <w:rPr>
          <w:rFonts w:ascii="Verdana" w:hAnsi="Verdana" w:cs="Verdana"/>
          <w:b/>
          <w:bCs/>
          <w:color w:val="292F33"/>
          <w:kern w:val="0"/>
          <w:sz w:val="24"/>
          <w:szCs w:val="24"/>
          <w:lang w:val="x-none" w:eastAsia="x-none"/>
        </w:rPr>
      </w:pPr>
      <w:r w:rsidRPr="00464996">
        <w:rPr>
          <w:rFonts w:ascii="Verdana" w:hAnsi="Verdana" w:cs="Verdana"/>
          <w:b/>
          <w:bCs/>
          <w:color w:val="292F33"/>
          <w:kern w:val="0"/>
          <w:sz w:val="24"/>
          <w:szCs w:val="24"/>
          <w:lang w:val="x-none" w:eastAsia="x-none"/>
        </w:rPr>
        <w:t>The Zeal of Phinehas</w:t>
      </w:r>
    </w:p>
    <w:p w14:paraId="467474CA" w14:textId="77777777" w:rsidR="00464996" w:rsidRPr="00464996" w:rsidRDefault="00464996" w:rsidP="00464996">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464996">
        <w:rPr>
          <w:rFonts w:ascii="Verdana" w:hAnsi="Verdana" w:cs="Verdana"/>
          <w:color w:val="218282"/>
          <w:kern w:val="0"/>
          <w:sz w:val="24"/>
          <w:szCs w:val="24"/>
          <w:lang w:val="x-none" w:eastAsia="x-none"/>
        </w:rPr>
        <w:t>Num 25:10</w:t>
      </w:r>
      <w:r w:rsidRPr="00464996">
        <w:rPr>
          <w:rFonts w:ascii="Verdana" w:hAnsi="Verdana" w:cs="Verdana"/>
          <w:color w:val="292F33"/>
          <w:kern w:val="0"/>
          <w:sz w:val="24"/>
          <w:szCs w:val="24"/>
          <w:lang w:val="x-none" w:eastAsia="x-none"/>
        </w:rPr>
        <w:t>  And the LORD said to Moses, </w:t>
      </w:r>
    </w:p>
    <w:p w14:paraId="7CB13D26" w14:textId="77777777" w:rsidR="00464996" w:rsidRPr="00464996" w:rsidRDefault="00464996" w:rsidP="00464996">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464996">
        <w:rPr>
          <w:rFonts w:ascii="Verdana" w:hAnsi="Verdana" w:cs="Verdana"/>
          <w:color w:val="218282"/>
          <w:kern w:val="0"/>
          <w:sz w:val="24"/>
          <w:szCs w:val="24"/>
          <w:lang w:val="x-none" w:eastAsia="x-none"/>
        </w:rPr>
        <w:t>Num 25:11</w:t>
      </w:r>
      <w:r w:rsidRPr="00464996">
        <w:rPr>
          <w:rFonts w:ascii="Verdana" w:hAnsi="Verdana" w:cs="Verdana"/>
          <w:color w:val="292F33"/>
          <w:kern w:val="0"/>
          <w:sz w:val="24"/>
          <w:szCs w:val="24"/>
          <w:lang w:val="x-none" w:eastAsia="x-none"/>
        </w:rPr>
        <w:t xml:space="preserve">  </w:t>
      </w:r>
      <w:r w:rsidRPr="00464996">
        <w:rPr>
          <w:rFonts w:ascii="Verdana" w:eastAsia="Times New Roman" w:hAnsi="Verdana" w:cs="Verdana"/>
          <w:color w:val="292F33"/>
          <w:kern w:val="0"/>
          <w:sz w:val="24"/>
          <w:szCs w:val="24"/>
          <w:lang w:val="x-none" w:eastAsia="x-none"/>
        </w:rPr>
        <w:t xml:space="preserve">“Phinehas the son of Eleazar, son of Aaron the priest, has </w:t>
      </w:r>
      <w:r w:rsidRPr="00464996">
        <w:rPr>
          <w:rFonts w:ascii="Verdana" w:eastAsia="Times New Roman" w:hAnsi="Verdana" w:cs="Verdana"/>
          <w:color w:val="292F33"/>
          <w:kern w:val="0"/>
          <w:sz w:val="24"/>
          <w:szCs w:val="24"/>
          <w:lang w:val="x-none" w:eastAsia="x-none"/>
        </w:rPr>
        <w:lastRenderedPageBreak/>
        <w:t xml:space="preserve">turned back my wrath from the people of Israel, in that </w:t>
      </w:r>
      <w:r w:rsidRPr="00464996">
        <w:rPr>
          <w:rFonts w:ascii="Verdana" w:hAnsi="Verdana" w:cs="Verdana"/>
          <w:color w:val="292F33"/>
          <w:kern w:val="0"/>
          <w:sz w:val="24"/>
          <w:szCs w:val="24"/>
          <w:shd w:val="clear" w:color="auto" w:fill="00FFFF"/>
          <w:lang w:val="x-none" w:eastAsia="x-none"/>
        </w:rPr>
        <w:t>he was jealous with my jealousy among them</w:t>
      </w:r>
      <w:r w:rsidRPr="00464996">
        <w:rPr>
          <w:rFonts w:ascii="Verdana" w:hAnsi="Verdana" w:cs="Verdana"/>
          <w:color w:val="292F33"/>
          <w:kern w:val="0"/>
          <w:sz w:val="24"/>
          <w:szCs w:val="24"/>
          <w:lang w:val="x-none" w:eastAsia="x-none"/>
        </w:rPr>
        <w:t>, so that I did not consume the people of Israel</w:t>
      </w:r>
      <w:r w:rsidRPr="00464996">
        <w:rPr>
          <w:rFonts w:ascii="Verdana" w:hAnsi="Verdana" w:cs="Verdana"/>
          <w:color w:val="292F33"/>
          <w:kern w:val="0"/>
          <w:sz w:val="24"/>
          <w:szCs w:val="24"/>
          <w:shd w:val="clear" w:color="auto" w:fill="00FFFF"/>
          <w:lang w:val="x-none" w:eastAsia="x-none"/>
        </w:rPr>
        <w:t xml:space="preserve"> in my jealousy.</w:t>
      </w:r>
      <w:r w:rsidRPr="00464996">
        <w:rPr>
          <w:rFonts w:ascii="Verdana" w:hAnsi="Verdana" w:cs="Verdana"/>
          <w:color w:val="292F33"/>
          <w:kern w:val="0"/>
          <w:sz w:val="24"/>
          <w:szCs w:val="24"/>
          <w:lang w:val="x-none" w:eastAsia="x-none"/>
        </w:rPr>
        <w:t> </w:t>
      </w:r>
    </w:p>
    <w:p w14:paraId="3683DDDB" w14:textId="77777777" w:rsidR="00464996" w:rsidRPr="00464996" w:rsidRDefault="00464996" w:rsidP="00464996">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464996">
        <w:rPr>
          <w:rFonts w:ascii="Verdana" w:hAnsi="Verdana" w:cs="Verdana"/>
          <w:color w:val="218282"/>
          <w:kern w:val="0"/>
          <w:sz w:val="24"/>
          <w:szCs w:val="24"/>
          <w:lang w:val="x-none" w:eastAsia="x-none"/>
        </w:rPr>
        <w:t>Num 25:12</w:t>
      </w:r>
      <w:r w:rsidRPr="00464996">
        <w:rPr>
          <w:rFonts w:ascii="Verdana" w:hAnsi="Verdana" w:cs="Verdana"/>
          <w:color w:val="292F33"/>
          <w:kern w:val="0"/>
          <w:sz w:val="24"/>
          <w:szCs w:val="24"/>
          <w:lang w:val="x-none" w:eastAsia="x-none"/>
        </w:rPr>
        <w:t xml:space="preserve">  Therefore say, </w:t>
      </w:r>
      <w:r w:rsidRPr="00464996">
        <w:rPr>
          <w:rFonts w:ascii="Verdana" w:eastAsia="Times New Roman" w:hAnsi="Verdana" w:cs="Verdana"/>
          <w:color w:val="292F33"/>
          <w:kern w:val="0"/>
          <w:sz w:val="24"/>
          <w:szCs w:val="24"/>
          <w:lang w:val="x-none" w:eastAsia="x-none"/>
        </w:rPr>
        <w:t xml:space="preserve">‘Behold, </w:t>
      </w:r>
      <w:r w:rsidRPr="00464996">
        <w:rPr>
          <w:rFonts w:ascii="Verdana" w:hAnsi="Verdana" w:cs="Verdana"/>
          <w:color w:val="292F33"/>
          <w:kern w:val="0"/>
          <w:sz w:val="24"/>
          <w:szCs w:val="24"/>
          <w:shd w:val="clear" w:color="auto" w:fill="00FFFF"/>
          <w:lang w:val="x-none" w:eastAsia="x-none"/>
        </w:rPr>
        <w:t>I give to him my covenant of peace,</w:t>
      </w:r>
      <w:r w:rsidRPr="00464996">
        <w:rPr>
          <w:rFonts w:ascii="Verdana" w:hAnsi="Verdana" w:cs="Verdana"/>
          <w:color w:val="292F33"/>
          <w:kern w:val="0"/>
          <w:sz w:val="24"/>
          <w:szCs w:val="24"/>
          <w:lang w:val="x-none" w:eastAsia="x-none"/>
        </w:rPr>
        <w:t> </w:t>
      </w:r>
    </w:p>
    <w:p w14:paraId="7BE2E88E" w14:textId="77777777" w:rsidR="00464996" w:rsidRPr="00464996" w:rsidRDefault="00464996" w:rsidP="00464996">
      <w:pPr>
        <w:suppressAutoHyphens w:val="0"/>
        <w:autoSpaceDE w:val="0"/>
        <w:adjustRightInd w:val="0"/>
        <w:spacing w:before="60" w:after="60"/>
        <w:textAlignment w:val="auto"/>
        <w:rPr>
          <w:rFonts w:ascii="Verdana" w:eastAsia="Times New Roman" w:hAnsi="Verdana" w:cs="Verdana"/>
          <w:color w:val="292F33"/>
          <w:kern w:val="0"/>
          <w:sz w:val="24"/>
          <w:szCs w:val="24"/>
          <w:lang w:val="x-none" w:eastAsia="x-none"/>
        </w:rPr>
      </w:pPr>
      <w:r w:rsidRPr="00464996">
        <w:rPr>
          <w:rFonts w:ascii="Verdana" w:hAnsi="Verdana" w:cs="Verdana"/>
          <w:color w:val="218282"/>
          <w:kern w:val="0"/>
          <w:sz w:val="24"/>
          <w:szCs w:val="24"/>
          <w:lang w:val="x-none" w:eastAsia="x-none"/>
        </w:rPr>
        <w:t>Num 25:13</w:t>
      </w:r>
      <w:r w:rsidRPr="00464996">
        <w:rPr>
          <w:rFonts w:ascii="Verdana" w:hAnsi="Verdana" w:cs="Verdana"/>
          <w:color w:val="292F33"/>
          <w:kern w:val="0"/>
          <w:sz w:val="24"/>
          <w:szCs w:val="24"/>
          <w:lang w:val="x-none" w:eastAsia="x-none"/>
        </w:rPr>
        <w:t xml:space="preserve">  and </w:t>
      </w:r>
      <w:r w:rsidRPr="00464996">
        <w:rPr>
          <w:rFonts w:ascii="Verdana" w:hAnsi="Verdana" w:cs="Verdana"/>
          <w:color w:val="292F33"/>
          <w:kern w:val="0"/>
          <w:sz w:val="24"/>
          <w:szCs w:val="24"/>
          <w:shd w:val="clear" w:color="auto" w:fill="00FFFF"/>
          <w:lang w:val="x-none" w:eastAsia="x-none"/>
        </w:rPr>
        <w:t>it shall be to him and to his descendants after him the covenant of a perpetual priesthood,</w:t>
      </w:r>
      <w:r w:rsidRPr="00464996">
        <w:rPr>
          <w:rFonts w:ascii="Verdana" w:hAnsi="Verdana" w:cs="Verdana"/>
          <w:color w:val="292F33"/>
          <w:kern w:val="0"/>
          <w:sz w:val="24"/>
          <w:szCs w:val="24"/>
          <w:lang w:val="x-none" w:eastAsia="x-none"/>
        </w:rPr>
        <w:t xml:space="preserve"> because he was jealous for his God and made atonement for the people of Israel.</w:t>
      </w:r>
      <w:r w:rsidRPr="00464996">
        <w:rPr>
          <w:rFonts w:ascii="Verdana" w:eastAsia="Times New Roman" w:hAnsi="Verdana" w:cs="Verdana"/>
          <w:color w:val="292F33"/>
          <w:kern w:val="0"/>
          <w:sz w:val="24"/>
          <w:szCs w:val="24"/>
          <w:lang w:val="x-none" w:eastAsia="x-none"/>
        </w:rPr>
        <w:t>’” </w:t>
      </w:r>
    </w:p>
    <w:p w14:paraId="4B009329" w14:textId="77777777" w:rsidR="00464996" w:rsidRPr="00464996" w:rsidRDefault="00464996" w:rsidP="00464996">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464996">
        <w:rPr>
          <w:rFonts w:ascii="Verdana" w:hAnsi="Verdana" w:cs="Verdana"/>
          <w:color w:val="218282"/>
          <w:kern w:val="0"/>
          <w:sz w:val="24"/>
          <w:szCs w:val="24"/>
          <w:lang w:val="x-none" w:eastAsia="x-none"/>
        </w:rPr>
        <w:t>Num 25:14</w:t>
      </w:r>
      <w:r w:rsidRPr="00464996">
        <w:rPr>
          <w:rFonts w:ascii="Verdana" w:hAnsi="Verdana" w:cs="Verdana"/>
          <w:color w:val="292F33"/>
          <w:kern w:val="0"/>
          <w:sz w:val="24"/>
          <w:szCs w:val="24"/>
          <w:lang w:val="x-none" w:eastAsia="x-none"/>
        </w:rPr>
        <w:t xml:space="preserve">  The name of the slain man of Israel, who was killed with the Midianite woman, was Zimri the son of Salu, chief of a father's house belonging to the </w:t>
      </w:r>
      <w:proofErr w:type="spellStart"/>
      <w:r w:rsidRPr="00464996">
        <w:rPr>
          <w:rFonts w:ascii="Verdana" w:hAnsi="Verdana" w:cs="Verdana"/>
          <w:color w:val="292F33"/>
          <w:kern w:val="0"/>
          <w:sz w:val="24"/>
          <w:szCs w:val="24"/>
          <w:lang w:val="x-none" w:eastAsia="x-none"/>
        </w:rPr>
        <w:t>Simeonites</w:t>
      </w:r>
      <w:proofErr w:type="spellEnd"/>
      <w:r w:rsidRPr="00464996">
        <w:rPr>
          <w:rFonts w:ascii="Verdana" w:hAnsi="Verdana" w:cs="Verdana"/>
          <w:color w:val="292F33"/>
          <w:kern w:val="0"/>
          <w:sz w:val="24"/>
          <w:szCs w:val="24"/>
          <w:lang w:val="x-none" w:eastAsia="x-none"/>
        </w:rPr>
        <w:t>. </w:t>
      </w:r>
    </w:p>
    <w:p w14:paraId="701A643B" w14:textId="77777777" w:rsidR="00464996" w:rsidRPr="00464996" w:rsidRDefault="00464996" w:rsidP="00464996">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464996">
        <w:rPr>
          <w:rFonts w:ascii="Verdana" w:hAnsi="Verdana" w:cs="Verdana"/>
          <w:color w:val="218282"/>
          <w:kern w:val="0"/>
          <w:sz w:val="24"/>
          <w:szCs w:val="24"/>
          <w:lang w:val="x-none" w:eastAsia="x-none"/>
        </w:rPr>
        <w:t>Num 25:15</w:t>
      </w:r>
      <w:r w:rsidRPr="00464996">
        <w:rPr>
          <w:rFonts w:ascii="Verdana" w:hAnsi="Verdana" w:cs="Verdana"/>
          <w:color w:val="292F33"/>
          <w:kern w:val="0"/>
          <w:sz w:val="24"/>
          <w:szCs w:val="24"/>
          <w:lang w:val="x-none" w:eastAsia="x-none"/>
        </w:rPr>
        <w:t>  And the name of the Midianite woman who was killed was Cozbi the daughter of Zur, who was the tribal head of a father's house in Midian. </w:t>
      </w:r>
    </w:p>
    <w:p w14:paraId="3F84318E" w14:textId="77777777" w:rsidR="00464996" w:rsidRPr="00464996" w:rsidRDefault="00464996" w:rsidP="00464996">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464996">
        <w:rPr>
          <w:rFonts w:ascii="Verdana" w:hAnsi="Verdana" w:cs="Verdana"/>
          <w:color w:val="218282"/>
          <w:kern w:val="0"/>
          <w:sz w:val="24"/>
          <w:szCs w:val="24"/>
          <w:lang w:val="x-none" w:eastAsia="x-none"/>
        </w:rPr>
        <w:t>Num 25:16</w:t>
      </w:r>
      <w:r w:rsidRPr="00464996">
        <w:rPr>
          <w:rFonts w:ascii="Verdana" w:hAnsi="Verdana" w:cs="Verdana"/>
          <w:color w:val="292F33"/>
          <w:kern w:val="0"/>
          <w:sz w:val="24"/>
          <w:szCs w:val="24"/>
          <w:lang w:val="x-none" w:eastAsia="x-none"/>
        </w:rPr>
        <w:t>  And the LORD spoke to Moses, saying, </w:t>
      </w:r>
    </w:p>
    <w:p w14:paraId="4D6DF3D2" w14:textId="77777777" w:rsidR="00464996" w:rsidRPr="00464996" w:rsidRDefault="00464996" w:rsidP="00464996">
      <w:pPr>
        <w:suppressAutoHyphens w:val="0"/>
        <w:autoSpaceDE w:val="0"/>
        <w:adjustRightInd w:val="0"/>
        <w:spacing w:before="60" w:after="60"/>
        <w:textAlignment w:val="auto"/>
        <w:rPr>
          <w:rFonts w:ascii="Verdana" w:eastAsia="Times New Roman" w:hAnsi="Verdana" w:cs="Verdana"/>
          <w:color w:val="292F33"/>
          <w:kern w:val="0"/>
          <w:sz w:val="24"/>
          <w:szCs w:val="24"/>
          <w:lang w:val="x-none" w:eastAsia="x-none"/>
        </w:rPr>
      </w:pPr>
      <w:r w:rsidRPr="00464996">
        <w:rPr>
          <w:rFonts w:ascii="Verdana" w:hAnsi="Verdana" w:cs="Verdana"/>
          <w:color w:val="218282"/>
          <w:kern w:val="0"/>
          <w:sz w:val="24"/>
          <w:szCs w:val="24"/>
          <w:lang w:val="x-none" w:eastAsia="x-none"/>
        </w:rPr>
        <w:t>Num 25:17</w:t>
      </w:r>
      <w:r w:rsidRPr="00464996">
        <w:rPr>
          <w:rFonts w:ascii="Verdana" w:hAnsi="Verdana" w:cs="Verdana"/>
          <w:color w:val="292F33"/>
          <w:kern w:val="0"/>
          <w:sz w:val="24"/>
          <w:szCs w:val="24"/>
          <w:lang w:val="x-none" w:eastAsia="x-none"/>
        </w:rPr>
        <w:t xml:space="preserve">  </w:t>
      </w:r>
      <w:r w:rsidRPr="00464996">
        <w:rPr>
          <w:rFonts w:ascii="Verdana" w:eastAsia="Times New Roman" w:hAnsi="Verdana" w:cs="Verdana"/>
          <w:color w:val="292F33"/>
          <w:kern w:val="0"/>
          <w:sz w:val="24"/>
          <w:szCs w:val="24"/>
          <w:lang w:val="x-none" w:eastAsia="x-none"/>
        </w:rPr>
        <w:t>“Harass the Midianites and strike them down, </w:t>
      </w:r>
    </w:p>
    <w:p w14:paraId="14E05716" w14:textId="5F128D2D" w:rsidR="00464996" w:rsidRDefault="00464996" w:rsidP="00464996">
      <w:pPr>
        <w:rPr>
          <w:rFonts w:ascii="Verdana" w:eastAsia="Times New Roman" w:hAnsi="Verdana" w:cs="Verdana"/>
          <w:color w:val="292F33"/>
          <w:kern w:val="0"/>
          <w:sz w:val="24"/>
          <w:szCs w:val="24"/>
          <w:lang w:val="x-none" w:eastAsia="x-none"/>
        </w:rPr>
      </w:pPr>
      <w:r w:rsidRPr="00464996">
        <w:rPr>
          <w:rFonts w:ascii="Verdana" w:hAnsi="Verdana" w:cs="Verdana"/>
          <w:color w:val="218282"/>
          <w:kern w:val="0"/>
          <w:sz w:val="24"/>
          <w:szCs w:val="24"/>
          <w:lang w:val="x-none" w:eastAsia="x-none"/>
        </w:rPr>
        <w:t>Num 25:18</w:t>
      </w:r>
      <w:r w:rsidRPr="00464996">
        <w:rPr>
          <w:rFonts w:ascii="Verdana" w:hAnsi="Verdana" w:cs="Verdana"/>
          <w:color w:val="292F33"/>
          <w:kern w:val="0"/>
          <w:sz w:val="24"/>
          <w:szCs w:val="24"/>
          <w:lang w:val="x-none" w:eastAsia="x-none"/>
        </w:rPr>
        <w:t xml:space="preserve">  </w:t>
      </w:r>
      <w:r w:rsidRPr="00464996">
        <w:rPr>
          <w:rFonts w:ascii="Verdana" w:hAnsi="Verdana" w:cs="Verdana"/>
          <w:color w:val="292F33"/>
          <w:kern w:val="0"/>
          <w:sz w:val="24"/>
          <w:szCs w:val="24"/>
          <w:shd w:val="clear" w:color="auto" w:fill="00FFFF"/>
          <w:lang w:val="x-none" w:eastAsia="x-none"/>
        </w:rPr>
        <w:t>for they have harassed you with their wiles, with which they beguiled you in the matter of Peor</w:t>
      </w:r>
      <w:r w:rsidRPr="00464996">
        <w:rPr>
          <w:rFonts w:ascii="Verdana" w:hAnsi="Verdana" w:cs="Verdana"/>
          <w:color w:val="292F33"/>
          <w:kern w:val="0"/>
          <w:sz w:val="24"/>
          <w:szCs w:val="24"/>
          <w:lang w:val="x-none" w:eastAsia="x-none"/>
        </w:rPr>
        <w:t>, and in the matter of Cozbi, the daughter of the chief of Midian, their sister, who was killed on the day of the plague on account of Peor.</w:t>
      </w:r>
      <w:r w:rsidRPr="00464996">
        <w:rPr>
          <w:rFonts w:ascii="Verdana" w:eastAsia="Times New Roman" w:hAnsi="Verdana" w:cs="Verdana"/>
          <w:color w:val="292F33"/>
          <w:kern w:val="0"/>
          <w:sz w:val="24"/>
          <w:szCs w:val="24"/>
          <w:lang w:val="x-none" w:eastAsia="x-none"/>
        </w:rPr>
        <w:t>” </w:t>
      </w:r>
    </w:p>
    <w:p w14:paraId="65BEEC02" w14:textId="687101CF" w:rsidR="00464996" w:rsidRDefault="00464996" w:rsidP="00464996">
      <w:pPr>
        <w:rPr>
          <w:rFonts w:ascii="Verdana" w:eastAsia="Times New Roman" w:hAnsi="Verdana" w:cs="Verdana"/>
          <w:color w:val="292F33"/>
          <w:kern w:val="0"/>
          <w:sz w:val="24"/>
          <w:szCs w:val="24"/>
          <w:lang w:val="x-none" w:eastAsia="x-none"/>
        </w:rPr>
      </w:pPr>
    </w:p>
    <w:p w14:paraId="525F506B" w14:textId="69AF90FA" w:rsidR="00464996" w:rsidRDefault="00BA0C5B" w:rsidP="00464996">
      <w:r>
        <w:t>J</w:t>
      </w:r>
      <w:r w:rsidR="00464996">
        <w:t xml:space="preserve">ust as we see here in Numbers chapter 25 verse one, the house of Israel who lived in Shittim began to </w:t>
      </w:r>
      <w:proofErr w:type="gramStart"/>
      <w:r w:rsidR="00464996">
        <w:t>whore</w:t>
      </w:r>
      <w:proofErr w:type="gramEnd"/>
      <w:r w:rsidR="00464996">
        <w:t xml:space="preserve"> with the pagan daughters of Moab. Once again… </w:t>
      </w:r>
      <w:r>
        <w:t>t</w:t>
      </w:r>
      <w:r w:rsidR="00464996">
        <w:t xml:space="preserve">he daughters of Moab </w:t>
      </w:r>
      <w:r>
        <w:t xml:space="preserve">were </w:t>
      </w:r>
      <w:r w:rsidR="00464996">
        <w:t>teaching the house of Israel pagan things just like Balaam was teaching the house of Israel pagan things.</w:t>
      </w:r>
      <w:r>
        <w:t xml:space="preserve"> It was these pagan women… who the devil once again used to sift the house of Israel. </w:t>
      </w:r>
    </w:p>
    <w:p w14:paraId="7C1D499A" w14:textId="0A9D8DFD" w:rsidR="00464996" w:rsidRDefault="00464996" w:rsidP="00464996"/>
    <w:p w14:paraId="595CCBE5" w14:textId="5E4C292B" w:rsidR="00464996" w:rsidRDefault="00464996" w:rsidP="00464996">
      <w:r>
        <w:t xml:space="preserve">It is written </w:t>
      </w:r>
      <w:r w:rsidR="00BA0C5B">
        <w:t>in N</w:t>
      </w:r>
      <w:r>
        <w:t>umbers chapter 25 that the house of Israel had yoked themselves to the pagan god Baal of Peor</w:t>
      </w:r>
      <w:r w:rsidR="00BA0C5B">
        <w:t xml:space="preserve"> because of the pagan women of Moab</w:t>
      </w:r>
      <w:r>
        <w:t>. And it was because the house of Israel did yoke themselves to this pagan god Baal of Peor that the anger of Yehovah was kindled against the house of Israel. But that’s not all.</w:t>
      </w:r>
    </w:p>
    <w:p w14:paraId="146D659D" w14:textId="43E00151" w:rsidR="00464996" w:rsidRDefault="00464996" w:rsidP="00464996"/>
    <w:p w14:paraId="039F4CA2" w14:textId="3FABCB51" w:rsidR="00464996" w:rsidRDefault="00464996" w:rsidP="00464996">
      <w:r>
        <w:t xml:space="preserve">In Numbers chapter 25 verse four Yehovah commands Moses to take </w:t>
      </w:r>
      <w:proofErr w:type="gramStart"/>
      <w:r>
        <w:t>all of</w:t>
      </w:r>
      <w:proofErr w:type="gramEnd"/>
      <w:r>
        <w:t xml:space="preserve"> the chiefs of the people and </w:t>
      </w:r>
      <w:r w:rsidR="00BA0C5B">
        <w:t xml:space="preserve">to </w:t>
      </w:r>
      <w:r>
        <w:t>hang them in the sun before Yehovah so that the fierce anger of Yehovah may turn away from Israel.</w:t>
      </w:r>
    </w:p>
    <w:p w14:paraId="0A357F26" w14:textId="415B8D87" w:rsidR="00464996" w:rsidRDefault="00464996" w:rsidP="00464996"/>
    <w:p w14:paraId="70513AC6" w14:textId="3CA3C329" w:rsidR="00464996" w:rsidRDefault="00464996" w:rsidP="00464996">
      <w:r>
        <w:t xml:space="preserve">Now, I want to stop right here for just a moment because there are a few things that we need to make mention of here in Numbers chapter 25 </w:t>
      </w:r>
      <w:r>
        <w:lastRenderedPageBreak/>
        <w:t>concerning what some might say is an extremely harsh punishment that is being handed down from Yehovah to Moses.</w:t>
      </w:r>
    </w:p>
    <w:p w14:paraId="7182C279" w14:textId="406BA035" w:rsidR="00BA0C5B" w:rsidRDefault="00BA0C5B" w:rsidP="00464996"/>
    <w:p w14:paraId="7BEDDBA8" w14:textId="756C68A0" w:rsidR="00BA0C5B" w:rsidRDefault="00BA0C5B" w:rsidP="00464996">
      <w:r>
        <w:t xml:space="preserve">One of the first things that we need to understand is that to whom much is given… much is expected. And it is written that those who teach… those who lead… will be judged more strictly. The chiefs of the house of Israel allowed this infiltration of the women of Moab to take place. And </w:t>
      </w:r>
      <w:proofErr w:type="gramStart"/>
      <w:r>
        <w:t>so</w:t>
      </w:r>
      <w:proofErr w:type="gramEnd"/>
      <w:r>
        <w:t xml:space="preserve"> it was the chiefs of the house of Israel whom Yehvoah had made an example of. Which should be a wakeup call to anyone who is in a position of teaching the word of Yehvoah. One of the </w:t>
      </w:r>
      <w:proofErr w:type="gramStart"/>
      <w:r>
        <w:t>most commonly used</w:t>
      </w:r>
      <w:proofErr w:type="gramEnd"/>
      <w:r>
        <w:t xml:space="preserve"> names that our Messiah had for the Pharisees and the Scribes of his time was “hypocrites”. He called them “hypocrites” because they sat reading the Torah every Sabbath and commanded others to obey the Torah while they themselves broke the Torah. And that’s exactly what these chiefs of the house of Israel had done by allowing these wicked women of Moab to infiltrate the house of Israel without saying a word. </w:t>
      </w:r>
    </w:p>
    <w:p w14:paraId="5F111AE6" w14:textId="2E41CEC9" w:rsidR="00464996" w:rsidRDefault="00464996" w:rsidP="00464996"/>
    <w:p w14:paraId="2DA6B7B5" w14:textId="7287D408" w:rsidR="00464996" w:rsidRDefault="00464996" w:rsidP="00464996">
      <w:r>
        <w:t xml:space="preserve">Today in our culture there is something that has been taught across the land for generations that is in direct opposition of the Torah itself. And this concept, or this idea… </w:t>
      </w:r>
      <w:r w:rsidR="00BA0C5B">
        <w:t>t</w:t>
      </w:r>
      <w:r>
        <w:t xml:space="preserve">his thought process… </w:t>
      </w:r>
      <w:r w:rsidR="00BA0C5B">
        <w:t>i</w:t>
      </w:r>
      <w:r>
        <w:t>s in direct opposition of the Torah itself and the spoken word of Yehovah. And that something</w:t>
      </w:r>
      <w:r w:rsidR="00BA0C5B">
        <w:t>…</w:t>
      </w:r>
      <w:r>
        <w:t xml:space="preserve"> that concept</w:t>
      </w:r>
      <w:r w:rsidR="00BA0C5B">
        <w:t>…</w:t>
      </w:r>
      <w:r>
        <w:t xml:space="preserve"> that idea</w:t>
      </w:r>
      <w:r w:rsidR="00BA0C5B">
        <w:t>…</w:t>
      </w:r>
      <w:r>
        <w:t xml:space="preserve"> that thought process is known as… liberal thinking.</w:t>
      </w:r>
    </w:p>
    <w:p w14:paraId="05BF7743" w14:textId="1D4EEDA7" w:rsidR="00464996" w:rsidRDefault="00464996" w:rsidP="00464996"/>
    <w:p w14:paraId="77FFEEDD" w14:textId="7F91D9AF" w:rsidR="00464996" w:rsidRDefault="00464996" w:rsidP="00464996">
      <w:r>
        <w:t xml:space="preserve">Today in our time it is hip… and it is popular… to be thought of as a “liberal thinker”. But I want us to think about what it means to be… </w:t>
      </w:r>
      <w:r w:rsidR="00BA0C5B">
        <w:t>a</w:t>
      </w:r>
      <w:r>
        <w:t xml:space="preserve"> liberal thinker. Not all but most… </w:t>
      </w:r>
      <w:r w:rsidR="00BA0C5B">
        <w:t>l</w:t>
      </w:r>
      <w:r>
        <w:t xml:space="preserve">iberal thinkers </w:t>
      </w:r>
      <w:r w:rsidR="00BA0C5B">
        <w:t xml:space="preserve">today </w:t>
      </w:r>
      <w:r>
        <w:t>think that holding hands and singing Kumbaya with the world is the proper thing to do. Most liberal thinkers think that it’s okay to March in a gay-rights parade, or to turn the rainbow of God himself into an abomination. Most liberal thinkers think it’s okay to mix and mingle themselves with those who God’s word tells us that we are not to be yoked together with.</w:t>
      </w:r>
      <w:r w:rsidR="00BA0C5B">
        <w:t xml:space="preserve"> Most liberal thinkers think it’s okay to confuse the God given gender of a little boy with </w:t>
      </w:r>
      <w:r w:rsidR="00CB7EC4">
        <w:t xml:space="preserve">wicked and deplorable teachings of demons and devils. Most liberal thinkers think that it’s okay to challenge a little girl as to </w:t>
      </w:r>
      <w:proofErr w:type="gramStart"/>
      <w:r w:rsidR="00CB7EC4">
        <w:t xml:space="preserve">whether </w:t>
      </w:r>
      <w:r w:rsidR="00CB7EC4">
        <w:lastRenderedPageBreak/>
        <w:t>or not</w:t>
      </w:r>
      <w:proofErr w:type="gramEnd"/>
      <w:r w:rsidR="00CB7EC4">
        <w:t xml:space="preserve"> she is a little girl… or not. Do you see how sex… is </w:t>
      </w:r>
      <w:proofErr w:type="gramStart"/>
      <w:r w:rsidR="00CB7EC4">
        <w:t>often times</w:t>
      </w:r>
      <w:proofErr w:type="gramEnd"/>
      <w:r w:rsidR="00CB7EC4">
        <w:t xml:space="preserve"> the very thing that the Serpent uses to lure and to deceive mankind? Do you see… how brilliant that he is? Do you see the disguise? </w:t>
      </w:r>
    </w:p>
    <w:p w14:paraId="09BE5A61" w14:textId="669DE63F" w:rsidR="00464996" w:rsidRDefault="00464996" w:rsidP="00464996"/>
    <w:p w14:paraId="5296F9C2" w14:textId="4BB13BAF" w:rsidR="00464996" w:rsidRDefault="00464996" w:rsidP="00464996">
      <w:r>
        <w:t xml:space="preserve">The liberal thinkers of the house of Israel thought it acceptable to mingle themselves with the daughters of Moab who in turn were indeed the daughters of the devil who had enticed the house of Israel to </w:t>
      </w:r>
      <w:proofErr w:type="gramStart"/>
      <w:r>
        <w:t>follow after</w:t>
      </w:r>
      <w:proofErr w:type="gramEnd"/>
      <w:r>
        <w:t xml:space="preserve"> </w:t>
      </w:r>
      <w:r w:rsidR="00CB7EC4">
        <w:t xml:space="preserve">the </w:t>
      </w:r>
      <w:r>
        <w:t>pagan god Baal of Peor. And I want us to stop right here, and I want us to think about what is taking place right here in Numbers chapter 25</w:t>
      </w:r>
      <w:r w:rsidR="00CB7EC4">
        <w:t xml:space="preserve"> right</w:t>
      </w:r>
      <w:r>
        <w:t xml:space="preserve"> in front of our very eyes.</w:t>
      </w:r>
    </w:p>
    <w:p w14:paraId="28CD54D7" w14:textId="683C7D5E" w:rsidR="00464996" w:rsidRDefault="00464996" w:rsidP="00464996"/>
    <w:p w14:paraId="73A26101" w14:textId="0D03CBEB" w:rsidR="00464996" w:rsidRDefault="00464996" w:rsidP="00464996">
      <w:r>
        <w:t xml:space="preserve">Through their own “liberal </w:t>
      </w:r>
      <w:proofErr w:type="gramStart"/>
      <w:r>
        <w:t>thinking”…</w:t>
      </w:r>
      <w:proofErr w:type="gramEnd"/>
      <w:r>
        <w:t xml:space="preserve"> the house of Israel decided it was okay to break the commandment… the word… the Torah</w:t>
      </w:r>
      <w:r w:rsidR="00CB7EC4">
        <w:t>… the law…</w:t>
      </w:r>
      <w:r>
        <w:t xml:space="preserve"> of God himself and to mingle themselves and to whore themselves with the daughters of Moab even though they already knew that this was forbidden.</w:t>
      </w:r>
    </w:p>
    <w:p w14:paraId="40E28F25" w14:textId="4E9A6505" w:rsidR="00464996" w:rsidRDefault="00464996" w:rsidP="00464996"/>
    <w:p w14:paraId="14223DD8" w14:textId="5D1231A8" w:rsidR="00464996" w:rsidRDefault="00464996" w:rsidP="00464996">
      <w:r>
        <w:t xml:space="preserve">And I want us to stop for just a moment and realize what this concept of being a “liberal thinker” </w:t>
      </w:r>
      <w:proofErr w:type="gramStart"/>
      <w:r>
        <w:t>actually leads</w:t>
      </w:r>
      <w:proofErr w:type="gramEnd"/>
      <w:r>
        <w:t xml:space="preserve"> to.</w:t>
      </w:r>
    </w:p>
    <w:p w14:paraId="1E07ED0C" w14:textId="311DB83B" w:rsidR="00464996" w:rsidRDefault="00464996" w:rsidP="00464996"/>
    <w:p w14:paraId="5C31853A" w14:textId="3E730387" w:rsidR="00464996" w:rsidRDefault="00464996" w:rsidP="00464996">
      <w:r>
        <w:t>Do you remember when I told you that our adversary was wonderfully brilliant? Because I hate to say it, but we are once again seeing the brilliance of our adversary right here in Numbers chapter 25 ensnaring the house of Israel through… liberal thinking</w:t>
      </w:r>
      <w:r w:rsidR="00CB7EC4">
        <w:t xml:space="preserve"> and sexual promiscuity</w:t>
      </w:r>
      <w:r>
        <w:t>.</w:t>
      </w:r>
    </w:p>
    <w:p w14:paraId="4E255FDD" w14:textId="0ADB7C67" w:rsidR="00464996" w:rsidRDefault="00464996" w:rsidP="00464996"/>
    <w:p w14:paraId="1276BFE8" w14:textId="77777777" w:rsidR="00CB7EC4" w:rsidRDefault="00464996" w:rsidP="00464996">
      <w:r>
        <w:t xml:space="preserve">Liberal thinking essentially means that you are liberating yourself from the law. You are liberating yourself from what is righteous in the eyes of Yehovah. You are liberating yourself from the commandment of Yehovah. </w:t>
      </w:r>
      <w:r w:rsidR="00CB7EC4">
        <w:t xml:space="preserve">You are liberating yourself from everlasting life, and you are liberating yourself from the very love of God. </w:t>
      </w:r>
      <w:r>
        <w:t xml:space="preserve">And when we become addicted to “liberal thinking” we become ensnared. </w:t>
      </w:r>
    </w:p>
    <w:p w14:paraId="319EDE2B" w14:textId="77777777" w:rsidR="00CB7EC4" w:rsidRDefault="00CB7EC4" w:rsidP="00464996"/>
    <w:p w14:paraId="21402A1A" w14:textId="0E357B9E" w:rsidR="00464996" w:rsidRDefault="00464996" w:rsidP="00464996">
      <w:r>
        <w:t xml:space="preserve">Liberal thinking does not lead to </w:t>
      </w:r>
      <w:r w:rsidR="00CB7EC4">
        <w:t xml:space="preserve">true </w:t>
      </w:r>
      <w:r>
        <w:t>liberty as many assume. Liberal thinking leads to bondage. Liberal thinking will bind us in chains and lead us down into the pit of hell itself if we allow it to.</w:t>
      </w:r>
    </w:p>
    <w:p w14:paraId="7DF6B9B8" w14:textId="7D3FCABD" w:rsidR="00464996" w:rsidRDefault="00464996" w:rsidP="00464996"/>
    <w:p w14:paraId="1351C174" w14:textId="0BA7BB44" w:rsidR="00464996" w:rsidRDefault="00464996" w:rsidP="00464996">
      <w:pPr>
        <w:rPr>
          <w:b/>
          <w:bCs/>
        </w:rPr>
      </w:pPr>
      <w:r>
        <w:t xml:space="preserve">It is the liberal thinkers of today who are removing freedom of speech from the world. It is the liberal thinkers of today who think it righteous to disarm those who are not liberal thinkers. It is the liberal thinkers of today who have stolen the rainbow of god and turned it into an abomination. </w:t>
      </w:r>
      <w:r w:rsidR="00CB7EC4">
        <w:t xml:space="preserve">It is the liberal thinkers of today that have sexually abused our children in our schools by challenging their God given genders and by introducing them to homosexuality and the abominations of God himself. </w:t>
      </w:r>
      <w:r>
        <w:t xml:space="preserve">It is the liberal thinkers of today who have created for themselves a brand-new pagan god who is also a liberal thinker. </w:t>
      </w:r>
      <w:r w:rsidRPr="00464996">
        <w:rPr>
          <w:b/>
          <w:bCs/>
        </w:rPr>
        <w:t>(</w:t>
      </w:r>
      <w:proofErr w:type="spellStart"/>
      <w:r w:rsidRPr="00464996">
        <w:rPr>
          <w:b/>
          <w:bCs/>
        </w:rPr>
        <w:t>scrn</w:t>
      </w:r>
      <w:proofErr w:type="spellEnd"/>
      <w:r w:rsidRPr="00464996">
        <w:rPr>
          <w:b/>
          <w:bCs/>
        </w:rPr>
        <w:t xml:space="preserve"> 5)</w:t>
      </w:r>
    </w:p>
    <w:p w14:paraId="783E4791" w14:textId="084C8F8C" w:rsidR="00464996" w:rsidRDefault="00464996" w:rsidP="00464996">
      <w:pPr>
        <w:rPr>
          <w:b/>
          <w:bCs/>
        </w:rPr>
      </w:pPr>
    </w:p>
    <w:p w14:paraId="7C2BA9B9" w14:textId="295EC82A" w:rsidR="00464996" w:rsidRDefault="00464996" w:rsidP="00464996">
      <w:r>
        <w:rPr>
          <w:noProof/>
        </w:rPr>
        <w:drawing>
          <wp:inline distT="0" distB="0" distL="0" distR="0" wp14:anchorId="2D7AA953" wp14:editId="659BE9A2">
            <wp:extent cx="5943600" cy="3343275"/>
            <wp:effectExtent l="0" t="0" r="0" b="9525"/>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943600" cy="3343275"/>
                    </a:xfrm>
                    <a:prstGeom prst="rect">
                      <a:avLst/>
                    </a:prstGeom>
                  </pic:spPr>
                </pic:pic>
              </a:graphicData>
            </a:graphic>
          </wp:inline>
        </w:drawing>
      </w:r>
    </w:p>
    <w:p w14:paraId="3431C4B5" w14:textId="67C675A6" w:rsidR="00464996" w:rsidRDefault="00464996" w:rsidP="00464996"/>
    <w:p w14:paraId="439C5585" w14:textId="30F0C6F3" w:rsidR="00464996" w:rsidRDefault="00464996" w:rsidP="00464996">
      <w:r>
        <w:t xml:space="preserve">A new pagan god that sits upon a golden pagan throne, demanding the world to bow down and </w:t>
      </w:r>
      <w:r w:rsidR="00CB7EC4">
        <w:t xml:space="preserve">to </w:t>
      </w:r>
      <w:r>
        <w:t xml:space="preserve">kiss his golden pagan ring. A new pagan god that I would submit to you is 70 times more deceiving </w:t>
      </w:r>
      <w:r w:rsidR="00CB7EC4">
        <w:t xml:space="preserve">and devastating </w:t>
      </w:r>
      <w:r>
        <w:t xml:space="preserve">than the pagan god Baal of Peor. </w:t>
      </w:r>
    </w:p>
    <w:p w14:paraId="69244276" w14:textId="2F168BA0" w:rsidR="00464996" w:rsidRDefault="00464996" w:rsidP="00464996"/>
    <w:p w14:paraId="0EF73C0A" w14:textId="1B719351" w:rsidR="00464996" w:rsidRDefault="00464996" w:rsidP="00464996">
      <w:r>
        <w:t xml:space="preserve">A new pagan god </w:t>
      </w:r>
      <w:r w:rsidR="00CB7EC4">
        <w:t xml:space="preserve">has arisen from the pit of hell itself. A new pagan god has come up out of the pit </w:t>
      </w:r>
      <w:r>
        <w:t xml:space="preserve">who has made for himself a pagan first day of the week Sunday Sabbath </w:t>
      </w:r>
      <w:r w:rsidR="00CB7EC4">
        <w:t xml:space="preserve">in order that he, and he alone may be </w:t>
      </w:r>
      <w:r w:rsidR="00CB7EC4">
        <w:lastRenderedPageBreak/>
        <w:t xml:space="preserve">worshiped every Sunday. </w:t>
      </w:r>
      <w:r>
        <w:t xml:space="preserve">A new pagan god who has thought to change the times and the law of the one true Elohim of Abraham, Isaac, and Jacob. A new pagan god who has ensnared and sifted today’s pagan churches and today’s pagan denominational empires who have whored themselves with not </w:t>
      </w:r>
      <w:r w:rsidR="00CB7EC4">
        <w:t xml:space="preserve">the women of Moab or </w:t>
      </w:r>
      <w:r>
        <w:t xml:space="preserve">Baal of Peor… but of </w:t>
      </w:r>
      <w:r w:rsidR="00CB7EC4">
        <w:t xml:space="preserve">with the remnants of the women of Moab and Baal of Peor… </w:t>
      </w:r>
      <w:r>
        <w:t>the Pope of Rome who is nothing more than a shadow picture of</w:t>
      </w:r>
      <w:r w:rsidR="00CB7EC4">
        <w:t>…</w:t>
      </w:r>
      <w:r>
        <w:t xml:space="preserve"> the pagan </w:t>
      </w:r>
      <w:r w:rsidR="00CB7EC4">
        <w:t xml:space="preserve">women of Moab and the pagan </w:t>
      </w:r>
      <w:r>
        <w:t>god Baal of Peo</w:t>
      </w:r>
      <w:r w:rsidR="00CB7EC4">
        <w:t>r who teaches that the law is done away with and he and he alone has the power to change the times and the law of God himself!</w:t>
      </w:r>
    </w:p>
    <w:p w14:paraId="6F2D3A01" w14:textId="35171F51" w:rsidR="00CB7EC4" w:rsidRDefault="00CB7EC4" w:rsidP="00464996"/>
    <w:p w14:paraId="53193014" w14:textId="0D967FE2" w:rsidR="00CB7EC4" w:rsidRDefault="00CB7EC4" w:rsidP="00464996">
      <w:r>
        <w:t xml:space="preserve">I would submit to you that what we are seeing here in Numbers chapter 25 is the quintessential women who rides the beast which represents a false pagan religion. And the pagan god Baal himself represents the Pope of Rome who we are still sacrificing our children to today by teaching them to worship… another god on earth. </w:t>
      </w:r>
    </w:p>
    <w:p w14:paraId="2D62EC98" w14:textId="471B502C" w:rsidR="00464996" w:rsidRDefault="00464996" w:rsidP="00464996"/>
    <w:p w14:paraId="7DDF705D" w14:textId="6F769160" w:rsidR="00464996" w:rsidRDefault="00464996" w:rsidP="00464996">
      <w:r>
        <w:t xml:space="preserve">Today’s modern-day so-called “protestant </w:t>
      </w:r>
      <w:proofErr w:type="gramStart"/>
      <w:r>
        <w:t>churches”…</w:t>
      </w:r>
      <w:proofErr w:type="gramEnd"/>
      <w:r>
        <w:t xml:space="preserve"> </w:t>
      </w:r>
      <w:r w:rsidR="00CB7EC4">
        <w:t>w</w:t>
      </w:r>
      <w:r>
        <w:t xml:space="preserve">ho no longer protest against anything keep the pagan Roman gods sabbaths. They keep the pagan Roman gods Good Friday… </w:t>
      </w:r>
      <w:r w:rsidR="00CB7EC4">
        <w:t>t</w:t>
      </w:r>
      <w:r>
        <w:t xml:space="preserve">hey keep the pagan Roman gods Easter Sunday mornings. They keep the pagan Roman gods Christ-mass. And many of them keep the pagan Roman gods Advent and Lent and even All Saints Day also known as… Halloween a day that has been </w:t>
      </w:r>
      <w:r w:rsidR="00CB7EC4">
        <w:t xml:space="preserve">long ago </w:t>
      </w:r>
      <w:r>
        <w:t>set aside for divination and praying… to the dead</w:t>
      </w:r>
      <w:r w:rsidR="00CB7EC4">
        <w:t>.</w:t>
      </w:r>
    </w:p>
    <w:p w14:paraId="0B2AD245" w14:textId="04D14962" w:rsidR="00464996" w:rsidRDefault="00464996" w:rsidP="00464996"/>
    <w:p w14:paraId="6BF8DD6F" w14:textId="6357EBD1" w:rsidR="00464996" w:rsidRDefault="00CB7EC4" w:rsidP="00464996">
      <w:r>
        <w:t>Do y</w:t>
      </w:r>
      <w:r w:rsidR="00464996">
        <w:t>ou see why it is that we continuously teach and preach that nothing has changed? Nothing has changed between what we see here in the Torah, the first five books of the Bible, and today. Nothing has changed. There were pagan gods</w:t>
      </w:r>
      <w:r w:rsidR="003D7E18">
        <w:t xml:space="preserve"> back in the days of Moses, there were pagan gods during our Messiah’s time, and there are pagan gods today in our time. The question is… </w:t>
      </w:r>
      <w:r>
        <w:t>c</w:t>
      </w:r>
      <w:r w:rsidR="003D7E18">
        <w:t xml:space="preserve">an you see them? Because I would submit to you that only those who have the eyes to see and ears to hear can… </w:t>
      </w:r>
      <w:r>
        <w:t>s</w:t>
      </w:r>
      <w:r w:rsidR="003D7E18">
        <w:t xml:space="preserve">ee them. Once again, nothing has changed even from the days of our Messiah to </w:t>
      </w:r>
      <w:r>
        <w:t xml:space="preserve">this very day </w:t>
      </w:r>
      <w:r w:rsidR="003D7E18">
        <w:t>today</w:t>
      </w:r>
      <w:r>
        <w:t>.</w:t>
      </w:r>
    </w:p>
    <w:p w14:paraId="53D7B10E" w14:textId="14B04459" w:rsidR="003D7E18" w:rsidRDefault="003D7E18" w:rsidP="00464996"/>
    <w:p w14:paraId="493AD124" w14:textId="574ED884" w:rsidR="003D7E18" w:rsidRDefault="003D7E18" w:rsidP="00464996">
      <w:r>
        <w:lastRenderedPageBreak/>
        <w:t xml:space="preserve">The Pharisees and the scribes of our Messiah’s time could not see the pagan god that was created by me that they were worshiping. The Pharisees and the scribes of our Messiah’s time were called twofold children of hell, they were called a brood of vipers, our Messiah said that they traveled over sea and land to make one follower and </w:t>
      </w:r>
      <w:r w:rsidR="00CB7EC4">
        <w:t xml:space="preserve">that </w:t>
      </w:r>
      <w:r>
        <w:t xml:space="preserve">when he had become a </w:t>
      </w:r>
      <w:r w:rsidR="00CB7EC4">
        <w:t>follower,</w:t>
      </w:r>
      <w:r>
        <w:t xml:space="preserve"> they had made him twice as much a child of hell as themselves. Why? Because they had taught the new follower to worship a pagan man-made god and not the God of Israel.</w:t>
      </w:r>
    </w:p>
    <w:p w14:paraId="66413FEF" w14:textId="703E9F92" w:rsidR="003D7E18" w:rsidRDefault="003D7E18" w:rsidP="00464996"/>
    <w:p w14:paraId="2D7C8586" w14:textId="55D5D556" w:rsidR="003D7E18" w:rsidRDefault="003D7E18" w:rsidP="00464996">
      <w:r>
        <w:t xml:space="preserve">I ask you plainly… what is taking place today in our time? Why do so many </w:t>
      </w:r>
      <w:r w:rsidR="00CB7EC4">
        <w:t>modern-day</w:t>
      </w:r>
      <w:r>
        <w:t xml:space="preserve"> churches today </w:t>
      </w:r>
      <w:proofErr w:type="gramStart"/>
      <w:r>
        <w:t>follow after</w:t>
      </w:r>
      <w:proofErr w:type="gramEnd"/>
      <w:r>
        <w:t xml:space="preserve"> the first day of the week Sunday Sabbath created by the Pope of Rome and not the seventh day Sabbath that was established and sanctified </w:t>
      </w:r>
      <w:r w:rsidR="00CB7EC4">
        <w:t>as</w:t>
      </w:r>
      <w:r>
        <w:t xml:space="preserve"> a sign by the God of Israel for his chosen set apart remnant people? The answer?</w:t>
      </w:r>
    </w:p>
    <w:p w14:paraId="512D20E2" w14:textId="4B5367D3" w:rsidR="003D7E18" w:rsidRDefault="003D7E18" w:rsidP="00464996"/>
    <w:p w14:paraId="59C2EECE" w14:textId="6EB7292A" w:rsidR="003D7E18" w:rsidRDefault="003D7E18" w:rsidP="00464996">
      <w:r>
        <w:t xml:space="preserve">It is because they do it </w:t>
      </w:r>
      <w:proofErr w:type="gramStart"/>
      <w:r>
        <w:t>in order to</w:t>
      </w:r>
      <w:proofErr w:type="gramEnd"/>
      <w:r>
        <w:t xml:space="preserve"> worship their pagan man-made Roman rooted god and not the God of Abraham, Isaac, and Jacob who forbids… forbids…. such blasphemy</w:t>
      </w:r>
      <w:r w:rsidR="00CB7EC4">
        <w:t xml:space="preserve"> against him!</w:t>
      </w:r>
    </w:p>
    <w:p w14:paraId="0B189106" w14:textId="48804A67" w:rsidR="003D7E18" w:rsidRDefault="003D7E18" w:rsidP="00464996"/>
    <w:p w14:paraId="7CB3263C" w14:textId="5FC87C7E" w:rsidR="003D7E18" w:rsidRDefault="003D7E18" w:rsidP="00464996">
      <w:r>
        <w:t xml:space="preserve">And we also see something else very important to make note of here in Numbers chapter 25 verse 11. Let’s read that again so that we can zero in on exactly what it says here in </w:t>
      </w:r>
      <w:r w:rsidRPr="003D7E18">
        <w:rPr>
          <w:b/>
          <w:bCs/>
        </w:rPr>
        <w:t>Numbers chapter 25 verse 11 E3</w:t>
      </w:r>
    </w:p>
    <w:p w14:paraId="58502C46" w14:textId="16BF53A5" w:rsidR="003D7E18" w:rsidRDefault="003D7E18" w:rsidP="00464996"/>
    <w:p w14:paraId="44F8AF17" w14:textId="501116D2" w:rsidR="003D7E18" w:rsidRDefault="003D7E18" w:rsidP="00464996">
      <w:r>
        <w:rPr>
          <w:b/>
          <w:bCs/>
          <w:color w:val="8D7221"/>
          <w:lang w:eastAsia="x-none"/>
        </w:rPr>
        <w:t xml:space="preserve">Num </w:t>
      </w:r>
      <w:proofErr w:type="gramStart"/>
      <w:r>
        <w:rPr>
          <w:b/>
          <w:bCs/>
          <w:color w:val="8D7221"/>
          <w:lang w:eastAsia="x-none"/>
        </w:rPr>
        <w:t>25:11</w:t>
      </w:r>
      <w:r>
        <w:rPr>
          <w:lang w:eastAsia="x-none"/>
        </w:rPr>
        <w:t xml:space="preserve">  </w:t>
      </w:r>
      <w:r>
        <w:rPr>
          <w:rFonts w:eastAsia="Times New Roman"/>
          <w:lang w:eastAsia="x-none"/>
        </w:rPr>
        <w:t>“</w:t>
      </w:r>
      <w:proofErr w:type="gramEnd"/>
      <w:r>
        <w:rPr>
          <w:rFonts w:eastAsia="Times New Roman"/>
          <w:lang w:eastAsia="x-none"/>
        </w:rPr>
        <w:t xml:space="preserve">Phinehas the son of Eleazar, son of Aaron the priest, has turned back my wrath from the people of Israel, in that </w:t>
      </w:r>
      <w:r>
        <w:rPr>
          <w:shd w:val="clear" w:color="auto" w:fill="00FFFF"/>
          <w:lang w:eastAsia="x-none"/>
        </w:rPr>
        <w:t>he was jealous with my jealousy among them</w:t>
      </w:r>
      <w:r>
        <w:rPr>
          <w:lang w:eastAsia="x-none"/>
        </w:rPr>
        <w:t>, so that I did not consume the people of Israel</w:t>
      </w:r>
      <w:r>
        <w:rPr>
          <w:shd w:val="clear" w:color="auto" w:fill="00FFFF"/>
          <w:lang w:eastAsia="x-none"/>
        </w:rPr>
        <w:t xml:space="preserve"> in my jealousy.</w:t>
      </w:r>
      <w:r>
        <w:rPr>
          <w:lang w:eastAsia="x-none"/>
        </w:rPr>
        <w:t> </w:t>
      </w:r>
    </w:p>
    <w:p w14:paraId="3CD51998" w14:textId="5643A07A" w:rsidR="00464996" w:rsidRDefault="00464996" w:rsidP="00464996"/>
    <w:p w14:paraId="7B70545D" w14:textId="3242FE7F" w:rsidR="00464996" w:rsidRDefault="003D7E18" w:rsidP="00464996">
      <w:r>
        <w:t>It was Phinehas the son of Eleazar, who had killed the Israelite man “Zimri” and his pagan Moabite wife Cosbi with the spear once again</w:t>
      </w:r>
      <w:r w:rsidR="00CB7EC4">
        <w:t>,</w:t>
      </w:r>
      <w:r>
        <w:t xml:space="preserve"> for disobeying the commandment of Yehovah who </w:t>
      </w:r>
      <w:r w:rsidR="00CB7EC4">
        <w:t>had commanded</w:t>
      </w:r>
      <w:r>
        <w:t xml:space="preserve"> the house of Israel not to </w:t>
      </w:r>
      <w:proofErr w:type="gramStart"/>
      <w:r>
        <w:t>whore</w:t>
      </w:r>
      <w:proofErr w:type="gramEnd"/>
      <w:r>
        <w:t xml:space="preserve"> themselves with the daughters of Moab.</w:t>
      </w:r>
    </w:p>
    <w:p w14:paraId="0684E893" w14:textId="33DB0281" w:rsidR="003D7E18" w:rsidRDefault="003D7E18" w:rsidP="00464996"/>
    <w:p w14:paraId="73FBE40E" w14:textId="353824F1" w:rsidR="003D7E18" w:rsidRDefault="003D7E18" w:rsidP="00464996">
      <w:r>
        <w:t xml:space="preserve">And Yehovah told Moses that it was because Phinehas had done this </w:t>
      </w:r>
      <w:proofErr w:type="gramStart"/>
      <w:r>
        <w:t>in order to</w:t>
      </w:r>
      <w:proofErr w:type="gramEnd"/>
      <w:r>
        <w:t xml:space="preserve"> eradicate this disobedient Israelite man and his pagan Moabite </w:t>
      </w:r>
      <w:r>
        <w:lastRenderedPageBreak/>
        <w:t xml:space="preserve">wife from the house of Israel that Phinehas had turned back the wrath of Yehovah from the people of Israel because Phinehas was </w:t>
      </w:r>
      <w:r w:rsidRPr="00CB7EC4">
        <w:rPr>
          <w:b/>
          <w:bCs/>
        </w:rPr>
        <w:t>jealous</w:t>
      </w:r>
      <w:r>
        <w:t xml:space="preserve"> with Yehovah’s </w:t>
      </w:r>
      <w:r w:rsidRPr="00CB7EC4">
        <w:rPr>
          <w:b/>
          <w:bCs/>
        </w:rPr>
        <w:t>jealousy</w:t>
      </w:r>
      <w:r>
        <w:t xml:space="preserve"> among them because and I quote… Yehovah was </w:t>
      </w:r>
      <w:r w:rsidRPr="00CB7EC4">
        <w:rPr>
          <w:b/>
          <w:bCs/>
        </w:rPr>
        <w:t>jealous</w:t>
      </w:r>
      <w:r>
        <w:t>. And I want us to stop and think about this jealousy for just a moment.</w:t>
      </w:r>
    </w:p>
    <w:p w14:paraId="45EDFE47" w14:textId="5640C3A2" w:rsidR="003D7E18" w:rsidRDefault="003D7E18" w:rsidP="00464996"/>
    <w:p w14:paraId="0D9DEF87" w14:textId="2B9B9EC1" w:rsidR="003D7E18" w:rsidRDefault="003D7E18" w:rsidP="00464996">
      <w:r>
        <w:t>Have you ever heard a liberal thinker tell you that jealousy was evil? Think about that for just a moment. How many times have you heard it said that someone who is jealous is an evil person? Is that true? And I would submit to you that you need to think about this question before answering it. Is it true that a jealous person is an evil person according to the Bible the spoken word of God, the Torah?</w:t>
      </w:r>
      <w:r w:rsidR="00CB7EC4">
        <w:t xml:space="preserve"> Is Yehvoah God evil because he was jealous? </w:t>
      </w:r>
    </w:p>
    <w:p w14:paraId="2A1096CF" w14:textId="59765DDC" w:rsidR="003D7E18" w:rsidRDefault="003D7E18" w:rsidP="00464996"/>
    <w:p w14:paraId="2CFBB8E2" w14:textId="747B34A6" w:rsidR="003D7E18" w:rsidRDefault="003D7E18" w:rsidP="00464996">
      <w:r>
        <w:t xml:space="preserve">You see what happens when we become liberal thinkers? Our society today is full of liberal thinkers. Our governments are full of liberal thinkers. </w:t>
      </w:r>
      <w:proofErr w:type="gramStart"/>
      <w:r>
        <w:t>The majority of</w:t>
      </w:r>
      <w:proofErr w:type="gramEnd"/>
      <w:r>
        <w:t xml:space="preserve"> the kings and queens and the presidents and the Prime Minister of the world are indeed… liberal thinkers.</w:t>
      </w:r>
    </w:p>
    <w:p w14:paraId="359FA723" w14:textId="48DBB3AB" w:rsidR="003D7E18" w:rsidRDefault="003D7E18" w:rsidP="00464996"/>
    <w:p w14:paraId="2F888BAD" w14:textId="001A54D8" w:rsidR="003D7E18" w:rsidRDefault="003D7E18" w:rsidP="00464996">
      <w:r>
        <w:t xml:space="preserve">I would submit to you my friends that to take liberties with the Torah of God… </w:t>
      </w:r>
      <w:r w:rsidR="00CB7EC4">
        <w:t>t</w:t>
      </w:r>
      <w:r>
        <w:t xml:space="preserve">o take liberties with the commandment of Yehovah… </w:t>
      </w:r>
      <w:r w:rsidR="00CB7EC4">
        <w:t>t</w:t>
      </w:r>
      <w:r>
        <w:t xml:space="preserve">o take </w:t>
      </w:r>
      <w:r w:rsidR="00CB7EC4">
        <w:t xml:space="preserve">these </w:t>
      </w:r>
      <w:r>
        <w:t xml:space="preserve">liberties in the face of the King… </w:t>
      </w:r>
      <w:r w:rsidR="00CB7EC4">
        <w:t>i</w:t>
      </w:r>
      <w:r>
        <w:t>s to transgress the law, the spoken word of Yehovah, the Torah, and the word that our Messiah became in the flesh.</w:t>
      </w:r>
    </w:p>
    <w:p w14:paraId="5BAE9701" w14:textId="53E3F367" w:rsidR="003D7E18" w:rsidRDefault="003D7E18" w:rsidP="00464996"/>
    <w:p w14:paraId="7EE0D672" w14:textId="47C38C36" w:rsidR="003D7E18" w:rsidRDefault="003D7E18" w:rsidP="00464996">
      <w:r>
        <w:t>True liberty is not liberty from the law. True liberty is liberty from sin and the bondage of sin</w:t>
      </w:r>
      <w:r w:rsidR="00CB7EC4">
        <w:t xml:space="preserve"> which is the transgression of the law</w:t>
      </w:r>
      <w:r>
        <w:t xml:space="preserve">. But you see the devil, the Dragon, the serpent, our adversary himself has traded once again, the truth for a lie and a lie for the truth. He has traded what is sweet for what is bitter and what is bitter or what is sweet. Our adversary has </w:t>
      </w:r>
      <w:r w:rsidR="00121A60">
        <w:t>wickedly</w:t>
      </w:r>
      <w:r>
        <w:t xml:space="preserve"> taught the world that liberty means doing as you please. And today in our time, that is what we think</w:t>
      </w:r>
      <w:r w:rsidR="00121A60">
        <w:t>…</w:t>
      </w:r>
      <w:r>
        <w:t xml:space="preserve"> that “liberty” means. But true liberty comes through obedience not doing as we please. True liberty and true freedom that leads to not only everlasting life but a more abundant life… is ushered in through not disobedience… but obedience. </w:t>
      </w:r>
      <w:r w:rsidRPr="003D7E18">
        <w:rPr>
          <w:b/>
          <w:bCs/>
        </w:rPr>
        <w:lastRenderedPageBreak/>
        <w:t>First John chapter 2 verses two through six (</w:t>
      </w:r>
      <w:proofErr w:type="spellStart"/>
      <w:r w:rsidRPr="003D7E18">
        <w:rPr>
          <w:b/>
          <w:bCs/>
        </w:rPr>
        <w:t>scrn</w:t>
      </w:r>
      <w:proofErr w:type="spellEnd"/>
      <w:r w:rsidRPr="003D7E18">
        <w:rPr>
          <w:b/>
          <w:bCs/>
        </w:rPr>
        <w:t xml:space="preserve"> 6)</w:t>
      </w:r>
      <w:r>
        <w:t xml:space="preserve"> </w:t>
      </w:r>
    </w:p>
    <w:p w14:paraId="0A7E8B73" w14:textId="33B87BE4" w:rsidR="00464996" w:rsidRDefault="00464996" w:rsidP="00464996"/>
    <w:p w14:paraId="4775ADBF" w14:textId="06C7FF49" w:rsidR="00464996" w:rsidRDefault="003D7E18" w:rsidP="00464996">
      <w:r>
        <w:rPr>
          <w:noProof/>
        </w:rPr>
        <w:drawing>
          <wp:inline distT="0" distB="0" distL="0" distR="0" wp14:anchorId="60D7A0C8" wp14:editId="76AF75E5">
            <wp:extent cx="5943600" cy="3343275"/>
            <wp:effectExtent l="0" t="0" r="0" b="9525"/>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943600" cy="3343275"/>
                    </a:xfrm>
                    <a:prstGeom prst="rect">
                      <a:avLst/>
                    </a:prstGeom>
                  </pic:spPr>
                </pic:pic>
              </a:graphicData>
            </a:graphic>
          </wp:inline>
        </w:drawing>
      </w:r>
    </w:p>
    <w:p w14:paraId="41993922" w14:textId="2E31AE3C" w:rsidR="003D7E18" w:rsidRDefault="003D7E18" w:rsidP="00464996"/>
    <w:p w14:paraId="42F60851" w14:textId="14F21A29" w:rsidR="003D7E18" w:rsidRDefault="003D7E18" w:rsidP="00464996">
      <w:r>
        <w:t xml:space="preserve">How do we know that we are in our Messiah and that he is in us? When we walk in the same way in which he walked. Not as the church walks, not as the Pope of Rome walks, not as a </w:t>
      </w:r>
      <w:proofErr w:type="gramStart"/>
      <w:r>
        <w:t>rabbi walks</w:t>
      </w:r>
      <w:proofErr w:type="gramEnd"/>
      <w:r>
        <w:t>, not as a denominational Empire walks, but as our Messiah walked. Our Messiah, who always kept the seventh day Sabbath of his Father, our Messiah who always kept the Passover, the feast of unleavened bread, first fruits, Shavuot, the day of trumpets, the day of atonement, and the feast of Tabernacles.</w:t>
      </w:r>
    </w:p>
    <w:p w14:paraId="26E24E0B" w14:textId="52D8C9D9" w:rsidR="003D7E18" w:rsidRDefault="003D7E18" w:rsidP="00464996"/>
    <w:p w14:paraId="61C4591B" w14:textId="24D23371" w:rsidR="003D7E18" w:rsidRDefault="003D7E18" w:rsidP="00464996">
      <w:r>
        <w:t xml:space="preserve">You see our Messiah walked as his </w:t>
      </w:r>
      <w:r w:rsidR="00121A60">
        <w:t>F</w:t>
      </w:r>
      <w:r>
        <w:t>ather commanded not only him to</w:t>
      </w:r>
      <w:r w:rsidR="00121A60">
        <w:t xml:space="preserve"> walk</w:t>
      </w:r>
      <w:r>
        <w:t xml:space="preserve">, but </w:t>
      </w:r>
      <w:proofErr w:type="gramStart"/>
      <w:r>
        <w:t>all of</w:t>
      </w:r>
      <w:proofErr w:type="gramEnd"/>
      <w:r>
        <w:t xml:space="preserve"> his children to walk. And </w:t>
      </w:r>
      <w:r w:rsidR="00121A60">
        <w:t xml:space="preserve">true freedom… true biblical freedom… </w:t>
      </w:r>
      <w:r>
        <w:t xml:space="preserve"> is indeed all about… our </w:t>
      </w:r>
      <w:proofErr w:type="gramStart"/>
      <w:r>
        <w:t>walk.</w:t>
      </w:r>
      <w:proofErr w:type="gramEnd"/>
    </w:p>
    <w:p w14:paraId="5C83C95A" w14:textId="46D07755" w:rsidR="003D7E18" w:rsidRDefault="003D7E18" w:rsidP="00464996"/>
    <w:p w14:paraId="4F30E274" w14:textId="77777777" w:rsidR="00121A60" w:rsidRDefault="003D7E18" w:rsidP="00464996">
      <w:r>
        <w:t xml:space="preserve">And so then… </w:t>
      </w:r>
      <w:r w:rsidR="00121A60">
        <w:t>t</w:t>
      </w:r>
      <w:r>
        <w:t xml:space="preserve">he question then becomes… </w:t>
      </w:r>
      <w:r w:rsidR="00121A60">
        <w:t>h</w:t>
      </w:r>
      <w:r>
        <w:t xml:space="preserve">ow do you walk? Do you walk as the world walks? </w:t>
      </w:r>
      <w:r w:rsidR="00121A60">
        <w:t xml:space="preserve">Do you exalt what men exalt? </w:t>
      </w:r>
      <w:proofErr w:type="gramStart"/>
      <w:r>
        <w:t>Do</w:t>
      </w:r>
      <w:proofErr w:type="gramEnd"/>
      <w:r>
        <w:t xml:space="preserve"> you walk as the Pope of Rome command you to walk? Do you walk as your favorite Rabbi or Pastor, or priest, or bishop tells you to walk? Or do you walk as </w:t>
      </w:r>
      <w:r>
        <w:lastRenderedPageBreak/>
        <w:t xml:space="preserve">your Messiah walked? And if not… </w:t>
      </w:r>
      <w:r w:rsidR="00121A60">
        <w:t>w</w:t>
      </w:r>
      <w:r>
        <w:t xml:space="preserve">hy not? </w:t>
      </w:r>
    </w:p>
    <w:p w14:paraId="57308D11" w14:textId="77777777" w:rsidR="00121A60" w:rsidRDefault="00121A60" w:rsidP="00464996"/>
    <w:p w14:paraId="467ED876" w14:textId="190D076D" w:rsidR="003D7E18" w:rsidRDefault="003D7E18" w:rsidP="00464996">
      <w:r>
        <w:t>We must always remember that it is written that whoever says “I know him” but does not keep his commandments is a liar and the truth is not even in him.</w:t>
      </w:r>
      <w:r w:rsidR="00121A60">
        <w:t xml:space="preserve"> Whoever says “I know him” but does not walk as he walked… is a liar, and the truth is not in him get that my friends… they are liars and the truth… true biblical truth which is the word of God himself… is not in him no matter who he claims to be. </w:t>
      </w:r>
    </w:p>
    <w:p w14:paraId="610957DF" w14:textId="3E7CFFEC" w:rsidR="003D7E18" w:rsidRDefault="003D7E18" w:rsidP="00464996"/>
    <w:p w14:paraId="5C72C884" w14:textId="189152E2" w:rsidR="003D7E18" w:rsidRDefault="003D7E18" w:rsidP="00464996">
      <w:r>
        <w:t>And with that,</w:t>
      </w:r>
      <w:r w:rsidR="00323C4E">
        <w:t xml:space="preserve"> I will once again ask everyone within the sound of my voice to please take what you have heard here this evening to your own prayer closet. Bow your head, bend your knee, and face the holy promised land of Jerusalem, and ask in the name of Yeshua Hamashiach if what you have heard here today be true… Or not.</w:t>
      </w:r>
    </w:p>
    <w:p w14:paraId="1A256BC4" w14:textId="28A3F281" w:rsidR="00323C4E" w:rsidRDefault="00323C4E" w:rsidP="00464996"/>
    <w:p w14:paraId="349B1076" w14:textId="290158F0" w:rsidR="00323C4E" w:rsidRPr="00464996" w:rsidRDefault="00323C4E" w:rsidP="00464996">
      <w:r>
        <w:t>Ask, seek, and knock on his door and on his door alone and the proper door will be opened to you. And if you will do that, and if you will stay the course to the end, you and I will surely walk to the gates of his soon coming King together.</w:t>
      </w:r>
    </w:p>
    <w:sectPr w:rsidR="00323C4E" w:rsidRPr="00464996" w:rsidSect="00DC7626">
      <w:footerReference w:type="default" r:id="rId21"/>
      <w:pgSz w:w="12240" w:h="15840"/>
      <w:pgMar w:top="1440" w:right="1440" w:bottom="1440" w:left="1440" w:header="720" w:footer="720" w:gutter="0"/>
      <w:cols w:space="720"/>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6A5542" w14:textId="77777777" w:rsidR="00317039" w:rsidRDefault="00317039" w:rsidP="00720F48">
      <w:r>
        <w:separator/>
      </w:r>
    </w:p>
  </w:endnote>
  <w:endnote w:type="continuationSeparator" w:id="0">
    <w:p w14:paraId="06F17E2A" w14:textId="77777777" w:rsidR="00317039" w:rsidRDefault="00317039" w:rsidP="00720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ngal">
    <w:altName w:val="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1D685" w14:textId="77777777" w:rsidR="00E84FB5" w:rsidRDefault="00E84FB5">
    <w:pPr>
      <w:pStyle w:val="Footer"/>
      <w:jc w:val="right"/>
    </w:pPr>
    <w:r>
      <w:fldChar w:fldCharType="begin"/>
    </w:r>
    <w:r>
      <w:instrText xml:space="preserve"> PAGE </w:instrText>
    </w:r>
    <w:r>
      <w:fldChar w:fldCharType="separate"/>
    </w:r>
    <w:r w:rsidR="00543D9F">
      <w:rPr>
        <w:noProof/>
      </w:rPr>
      <w:t>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168A9D" w14:textId="77777777" w:rsidR="00317039" w:rsidRDefault="00317039" w:rsidP="00720F48">
      <w:r>
        <w:separator/>
      </w:r>
    </w:p>
  </w:footnote>
  <w:footnote w:type="continuationSeparator" w:id="0">
    <w:p w14:paraId="7FC1E789" w14:textId="77777777" w:rsidR="00317039" w:rsidRDefault="00317039" w:rsidP="00720F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F80BFD"/>
    <w:multiLevelType w:val="multilevel"/>
    <w:tmpl w:val="18C25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0D97B67"/>
    <w:multiLevelType w:val="multilevel"/>
    <w:tmpl w:val="CE1C8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lvlOverride w:ilvl="0">
      <w:lvl w:ilvl="0">
        <w:numFmt w:val="bullet"/>
        <w:lvlText w:val="o"/>
        <w:lvlJc w:val="left"/>
        <w:pPr>
          <w:tabs>
            <w:tab w:val="num" w:pos="720"/>
          </w:tabs>
          <w:ind w:left="720" w:hanging="360"/>
        </w:pPr>
        <w:rPr>
          <w:rFonts w:ascii="Courier New" w:hAnsi="Courier New" w:hint="default"/>
          <w:sz w:val="20"/>
        </w:rPr>
      </w:lvl>
    </w:lvlOverride>
  </w:num>
  <w:num w:numId="2">
    <w:abstractNumId w:val="0"/>
    <w:lvlOverride w:ilvl="0">
      <w:lvl w:ilvl="0">
        <w:numFmt w:val="bullet"/>
        <w:lvlText w:val="o"/>
        <w:lvlJc w:val="left"/>
        <w:pPr>
          <w:tabs>
            <w:tab w:val="num" w:pos="720"/>
          </w:tabs>
          <w:ind w:left="720" w:hanging="360"/>
        </w:pPr>
        <w:rPr>
          <w:rFonts w:ascii="Courier New" w:hAnsi="Courier New"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proofState w:spelling="clean" w:grammar="clean"/>
  <w:attachedTemplate r:id="rId1"/>
  <w:defaultTabStop w:val="709"/>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DMyNjAzNDMwNLYwM7RU0lEKTi0uzszPAykwqgUAYmunaywAAAA="/>
    <w:docVar w:name="dgnword-docGUID" w:val="{8B92B419-261B-434A-92CC-7FDEE01833A7}"/>
    <w:docVar w:name="dgnword-drafile" w:val="C:\Users\SCOTTV~1\AppData\Local\Temp\dra581.tmp"/>
    <w:docVar w:name="dgnword-eventsink" w:val="2394371122880"/>
  </w:docVars>
  <w:rsids>
    <w:rsidRoot w:val="007B13BB"/>
    <w:rsid w:val="000356D4"/>
    <w:rsid w:val="0003637A"/>
    <w:rsid w:val="00070CDE"/>
    <w:rsid w:val="000874AB"/>
    <w:rsid w:val="00091594"/>
    <w:rsid w:val="00095654"/>
    <w:rsid w:val="000A14A2"/>
    <w:rsid w:val="000C04E8"/>
    <w:rsid w:val="000D16A7"/>
    <w:rsid w:val="000D3272"/>
    <w:rsid w:val="000D5338"/>
    <w:rsid w:val="000E4E83"/>
    <w:rsid w:val="000E6727"/>
    <w:rsid w:val="000E74A1"/>
    <w:rsid w:val="000F453C"/>
    <w:rsid w:val="000F6A86"/>
    <w:rsid w:val="00121A60"/>
    <w:rsid w:val="00127323"/>
    <w:rsid w:val="00127B72"/>
    <w:rsid w:val="00133C2F"/>
    <w:rsid w:val="00145FCA"/>
    <w:rsid w:val="001461B0"/>
    <w:rsid w:val="00147B7B"/>
    <w:rsid w:val="00163C12"/>
    <w:rsid w:val="00165199"/>
    <w:rsid w:val="00167CD6"/>
    <w:rsid w:val="00177A58"/>
    <w:rsid w:val="00181AC5"/>
    <w:rsid w:val="00186DCE"/>
    <w:rsid w:val="001A16FD"/>
    <w:rsid w:val="001A5065"/>
    <w:rsid w:val="001B42DE"/>
    <w:rsid w:val="001B69FF"/>
    <w:rsid w:val="001B7FE7"/>
    <w:rsid w:val="001D7AE5"/>
    <w:rsid w:val="001E41DF"/>
    <w:rsid w:val="001F13DE"/>
    <w:rsid w:val="001F4649"/>
    <w:rsid w:val="00203D37"/>
    <w:rsid w:val="00227488"/>
    <w:rsid w:val="00242451"/>
    <w:rsid w:val="00246FED"/>
    <w:rsid w:val="00257D3E"/>
    <w:rsid w:val="00260F08"/>
    <w:rsid w:val="00263A4B"/>
    <w:rsid w:val="00266880"/>
    <w:rsid w:val="00267623"/>
    <w:rsid w:val="00273945"/>
    <w:rsid w:val="002825E2"/>
    <w:rsid w:val="0028449E"/>
    <w:rsid w:val="002856BE"/>
    <w:rsid w:val="002C27F9"/>
    <w:rsid w:val="002F14D8"/>
    <w:rsid w:val="002F55F7"/>
    <w:rsid w:val="003013E7"/>
    <w:rsid w:val="003020FE"/>
    <w:rsid w:val="00306E78"/>
    <w:rsid w:val="003137AC"/>
    <w:rsid w:val="0031430F"/>
    <w:rsid w:val="00317039"/>
    <w:rsid w:val="00323C4E"/>
    <w:rsid w:val="00323C53"/>
    <w:rsid w:val="0033170F"/>
    <w:rsid w:val="00333BEA"/>
    <w:rsid w:val="00335DC2"/>
    <w:rsid w:val="00344ED8"/>
    <w:rsid w:val="00370F82"/>
    <w:rsid w:val="00374B36"/>
    <w:rsid w:val="003774A2"/>
    <w:rsid w:val="0038062F"/>
    <w:rsid w:val="00383676"/>
    <w:rsid w:val="003A3D86"/>
    <w:rsid w:val="003A495A"/>
    <w:rsid w:val="003B1DED"/>
    <w:rsid w:val="003B793C"/>
    <w:rsid w:val="003D188D"/>
    <w:rsid w:val="003D2ED0"/>
    <w:rsid w:val="003D4B66"/>
    <w:rsid w:val="003D7E18"/>
    <w:rsid w:val="003F4107"/>
    <w:rsid w:val="00421A38"/>
    <w:rsid w:val="00424277"/>
    <w:rsid w:val="00424B3A"/>
    <w:rsid w:val="00431CA4"/>
    <w:rsid w:val="004353CF"/>
    <w:rsid w:val="00437D85"/>
    <w:rsid w:val="00464996"/>
    <w:rsid w:val="00464C38"/>
    <w:rsid w:val="00470C72"/>
    <w:rsid w:val="00476EC1"/>
    <w:rsid w:val="00484FF2"/>
    <w:rsid w:val="004B1CB4"/>
    <w:rsid w:val="004B42E0"/>
    <w:rsid w:val="004B7B10"/>
    <w:rsid w:val="004D7166"/>
    <w:rsid w:val="004F0F6D"/>
    <w:rsid w:val="004F57DF"/>
    <w:rsid w:val="00501AC6"/>
    <w:rsid w:val="00506D91"/>
    <w:rsid w:val="005160D5"/>
    <w:rsid w:val="00522692"/>
    <w:rsid w:val="00522E98"/>
    <w:rsid w:val="005239E3"/>
    <w:rsid w:val="00533C0D"/>
    <w:rsid w:val="0053446F"/>
    <w:rsid w:val="00536B24"/>
    <w:rsid w:val="00543D9F"/>
    <w:rsid w:val="00554542"/>
    <w:rsid w:val="00555AEE"/>
    <w:rsid w:val="0057485F"/>
    <w:rsid w:val="00594EE5"/>
    <w:rsid w:val="005967FF"/>
    <w:rsid w:val="005A4A53"/>
    <w:rsid w:val="005B2219"/>
    <w:rsid w:val="005B5526"/>
    <w:rsid w:val="005B5D82"/>
    <w:rsid w:val="005C57FF"/>
    <w:rsid w:val="005D08F7"/>
    <w:rsid w:val="005E368B"/>
    <w:rsid w:val="005E65E1"/>
    <w:rsid w:val="005F56EA"/>
    <w:rsid w:val="00602BBD"/>
    <w:rsid w:val="00613654"/>
    <w:rsid w:val="00616E9E"/>
    <w:rsid w:val="00630057"/>
    <w:rsid w:val="00653637"/>
    <w:rsid w:val="00662BD6"/>
    <w:rsid w:val="006741E7"/>
    <w:rsid w:val="00692CBC"/>
    <w:rsid w:val="006936E8"/>
    <w:rsid w:val="0069497B"/>
    <w:rsid w:val="006A1A79"/>
    <w:rsid w:val="006A6410"/>
    <w:rsid w:val="006C1A3B"/>
    <w:rsid w:val="006D33CF"/>
    <w:rsid w:val="006F2A12"/>
    <w:rsid w:val="006F7027"/>
    <w:rsid w:val="007208AF"/>
    <w:rsid w:val="00720F48"/>
    <w:rsid w:val="007210FB"/>
    <w:rsid w:val="00721646"/>
    <w:rsid w:val="007335A0"/>
    <w:rsid w:val="007464CF"/>
    <w:rsid w:val="00766C5B"/>
    <w:rsid w:val="00774211"/>
    <w:rsid w:val="0078073D"/>
    <w:rsid w:val="00783840"/>
    <w:rsid w:val="00786EAC"/>
    <w:rsid w:val="007940D8"/>
    <w:rsid w:val="007956D1"/>
    <w:rsid w:val="00795F62"/>
    <w:rsid w:val="0079608F"/>
    <w:rsid w:val="007A31F6"/>
    <w:rsid w:val="007A3C4B"/>
    <w:rsid w:val="007A471D"/>
    <w:rsid w:val="007B13BB"/>
    <w:rsid w:val="007B7F59"/>
    <w:rsid w:val="007D00BF"/>
    <w:rsid w:val="007D52DD"/>
    <w:rsid w:val="007F0AAA"/>
    <w:rsid w:val="007F1D79"/>
    <w:rsid w:val="00807940"/>
    <w:rsid w:val="00807B4D"/>
    <w:rsid w:val="00812506"/>
    <w:rsid w:val="00815165"/>
    <w:rsid w:val="00821E4B"/>
    <w:rsid w:val="00861AD6"/>
    <w:rsid w:val="00862FFD"/>
    <w:rsid w:val="008651F2"/>
    <w:rsid w:val="00873EFF"/>
    <w:rsid w:val="008803BF"/>
    <w:rsid w:val="008847F6"/>
    <w:rsid w:val="00894850"/>
    <w:rsid w:val="008A200C"/>
    <w:rsid w:val="008A66E2"/>
    <w:rsid w:val="008B2394"/>
    <w:rsid w:val="008B5758"/>
    <w:rsid w:val="008B57E5"/>
    <w:rsid w:val="008C3CB6"/>
    <w:rsid w:val="008C4FA9"/>
    <w:rsid w:val="008D13C0"/>
    <w:rsid w:val="008E0CCF"/>
    <w:rsid w:val="008E5388"/>
    <w:rsid w:val="008E6DB1"/>
    <w:rsid w:val="008E6E9A"/>
    <w:rsid w:val="009002F5"/>
    <w:rsid w:val="00902505"/>
    <w:rsid w:val="00910DE1"/>
    <w:rsid w:val="00926024"/>
    <w:rsid w:val="00943AC4"/>
    <w:rsid w:val="00944FA8"/>
    <w:rsid w:val="00947C68"/>
    <w:rsid w:val="00950005"/>
    <w:rsid w:val="00956E6C"/>
    <w:rsid w:val="00963D0C"/>
    <w:rsid w:val="00967957"/>
    <w:rsid w:val="00982632"/>
    <w:rsid w:val="0099093F"/>
    <w:rsid w:val="009C2822"/>
    <w:rsid w:val="009C7BA3"/>
    <w:rsid w:val="009E2B7A"/>
    <w:rsid w:val="009F2A54"/>
    <w:rsid w:val="009F4F37"/>
    <w:rsid w:val="00A204DF"/>
    <w:rsid w:val="00A3461C"/>
    <w:rsid w:val="00A40C16"/>
    <w:rsid w:val="00A41C7D"/>
    <w:rsid w:val="00A46C86"/>
    <w:rsid w:val="00A94CB2"/>
    <w:rsid w:val="00AA3ECE"/>
    <w:rsid w:val="00AB0398"/>
    <w:rsid w:val="00AB4287"/>
    <w:rsid w:val="00AB70DE"/>
    <w:rsid w:val="00AC4B35"/>
    <w:rsid w:val="00AC7746"/>
    <w:rsid w:val="00AE34CA"/>
    <w:rsid w:val="00AE3510"/>
    <w:rsid w:val="00AF2A6A"/>
    <w:rsid w:val="00B26DB2"/>
    <w:rsid w:val="00B477F1"/>
    <w:rsid w:val="00B5150B"/>
    <w:rsid w:val="00B51AEC"/>
    <w:rsid w:val="00B553B7"/>
    <w:rsid w:val="00B61B46"/>
    <w:rsid w:val="00B71F12"/>
    <w:rsid w:val="00BA0C5B"/>
    <w:rsid w:val="00BB3F37"/>
    <w:rsid w:val="00BC46D8"/>
    <w:rsid w:val="00BF3D72"/>
    <w:rsid w:val="00C13E8C"/>
    <w:rsid w:val="00C23167"/>
    <w:rsid w:val="00C244D9"/>
    <w:rsid w:val="00C458D5"/>
    <w:rsid w:val="00C62DD8"/>
    <w:rsid w:val="00C85010"/>
    <w:rsid w:val="00C85F58"/>
    <w:rsid w:val="00CA0638"/>
    <w:rsid w:val="00CA3618"/>
    <w:rsid w:val="00CA61E2"/>
    <w:rsid w:val="00CB2583"/>
    <w:rsid w:val="00CB4BA7"/>
    <w:rsid w:val="00CB7EC4"/>
    <w:rsid w:val="00CC3D30"/>
    <w:rsid w:val="00CF14F1"/>
    <w:rsid w:val="00D0220C"/>
    <w:rsid w:val="00D05E02"/>
    <w:rsid w:val="00D24B5D"/>
    <w:rsid w:val="00D478CE"/>
    <w:rsid w:val="00D57688"/>
    <w:rsid w:val="00D62D01"/>
    <w:rsid w:val="00D63E26"/>
    <w:rsid w:val="00D63F00"/>
    <w:rsid w:val="00D67ABB"/>
    <w:rsid w:val="00D70EDE"/>
    <w:rsid w:val="00D75F19"/>
    <w:rsid w:val="00D80AFE"/>
    <w:rsid w:val="00D90B1C"/>
    <w:rsid w:val="00D94D9B"/>
    <w:rsid w:val="00DA29E8"/>
    <w:rsid w:val="00DB4F61"/>
    <w:rsid w:val="00DC55E5"/>
    <w:rsid w:val="00DC6601"/>
    <w:rsid w:val="00DC7626"/>
    <w:rsid w:val="00DF5FE4"/>
    <w:rsid w:val="00E11B04"/>
    <w:rsid w:val="00E338E5"/>
    <w:rsid w:val="00E428E9"/>
    <w:rsid w:val="00E454F2"/>
    <w:rsid w:val="00E471A0"/>
    <w:rsid w:val="00E61AC9"/>
    <w:rsid w:val="00E646F5"/>
    <w:rsid w:val="00E64FCC"/>
    <w:rsid w:val="00E80403"/>
    <w:rsid w:val="00E811C2"/>
    <w:rsid w:val="00E81B9F"/>
    <w:rsid w:val="00E84FB5"/>
    <w:rsid w:val="00E86860"/>
    <w:rsid w:val="00E90E7C"/>
    <w:rsid w:val="00E96590"/>
    <w:rsid w:val="00EA541A"/>
    <w:rsid w:val="00EC10C3"/>
    <w:rsid w:val="00EC2023"/>
    <w:rsid w:val="00EC5676"/>
    <w:rsid w:val="00EC5854"/>
    <w:rsid w:val="00EE49E4"/>
    <w:rsid w:val="00EF492D"/>
    <w:rsid w:val="00EF7778"/>
    <w:rsid w:val="00F04F9E"/>
    <w:rsid w:val="00F365E9"/>
    <w:rsid w:val="00F51F92"/>
    <w:rsid w:val="00F5214A"/>
    <w:rsid w:val="00F56195"/>
    <w:rsid w:val="00F57459"/>
    <w:rsid w:val="00F65753"/>
    <w:rsid w:val="00F729DB"/>
    <w:rsid w:val="00F735BB"/>
    <w:rsid w:val="00F808D6"/>
    <w:rsid w:val="00F8310C"/>
    <w:rsid w:val="00F84166"/>
    <w:rsid w:val="00F94958"/>
    <w:rsid w:val="00F94A68"/>
    <w:rsid w:val="00FA45D0"/>
    <w:rsid w:val="00FA5075"/>
    <w:rsid w:val="00FC32E8"/>
    <w:rsid w:val="00FD48A3"/>
    <w:rsid w:val="00FE0847"/>
    <w:rsid w:val="00FE0F57"/>
    <w:rsid w:val="00FF40D8"/>
    <w:rsid w:val="00FF60C8"/>
    <w:rsid w:val="00FF7A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DB2AAE"/>
  <w15:docId w15:val="{CCD066B6-5355-4FCD-AFBC-8D17BE0BC8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Mang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0F48"/>
    <w:pPr>
      <w:widowControl w:val="0"/>
      <w:suppressAutoHyphens/>
      <w:autoSpaceDN w:val="0"/>
      <w:textAlignment w:val="baseline"/>
    </w:pPr>
    <w:rPr>
      <w:kern w:val="3"/>
      <w:sz w:val="32"/>
      <w:szCs w:val="32"/>
    </w:rPr>
  </w:style>
  <w:style w:type="paragraph" w:styleId="Heading1">
    <w:name w:val="heading 1"/>
    <w:basedOn w:val="Normal"/>
    <w:next w:val="Normal"/>
    <w:link w:val="Heading1Char"/>
    <w:uiPriority w:val="9"/>
    <w:qFormat/>
    <w:rsid w:val="00E428E9"/>
    <w:pPr>
      <w:jc w:val="center"/>
      <w:outlineLvl w:val="0"/>
    </w:pPr>
    <w:rPr>
      <w:b/>
      <w:bCs/>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pPr>
      <w:widowControl w:val="0"/>
      <w:suppressAutoHyphens/>
      <w:autoSpaceDN w:val="0"/>
      <w:textAlignment w:val="baseline"/>
    </w:pPr>
    <w:rPr>
      <w:kern w:val="3"/>
      <w:sz w:val="28"/>
      <w:szCs w:val="24"/>
      <w:lang w:eastAsia="zh-CN" w:bidi="hi-IN"/>
    </w:rPr>
  </w:style>
  <w:style w:type="paragraph" w:customStyle="1" w:styleId="Heading">
    <w:name w:val="Heading"/>
    <w:basedOn w:val="Standard"/>
    <w:next w:val="Textbody"/>
    <w:pPr>
      <w:keepNext/>
      <w:spacing w:before="240" w:after="120"/>
    </w:pPr>
    <w:rPr>
      <w:rFonts w:eastAsia="Microsoft YaHei"/>
      <w:szCs w:val="28"/>
    </w:rPr>
  </w:style>
  <w:style w:type="paragraph" w:customStyle="1" w:styleId="Textbody">
    <w:name w:val="Text body"/>
    <w:basedOn w:val="Standard"/>
    <w:pPr>
      <w:spacing w:after="120"/>
    </w:pPr>
  </w:style>
  <w:style w:type="paragraph" w:styleId="List">
    <w:name w:val="List"/>
    <w:basedOn w:val="Textbody"/>
  </w:style>
  <w:style w:type="paragraph" w:styleId="Caption">
    <w:name w:val="caption"/>
    <w:basedOn w:val="Standard"/>
    <w:pPr>
      <w:suppressLineNumbers/>
      <w:spacing w:before="120" w:after="120"/>
    </w:pPr>
    <w:rPr>
      <w:i/>
      <w:iCs/>
    </w:rPr>
  </w:style>
  <w:style w:type="paragraph" w:customStyle="1" w:styleId="Index">
    <w:name w:val="Index"/>
    <w:basedOn w:val="Standard"/>
    <w:pPr>
      <w:suppressLineNumbers/>
    </w:pPr>
  </w:style>
  <w:style w:type="paragraph" w:styleId="Footer">
    <w:name w:val="footer"/>
    <w:basedOn w:val="Standard"/>
    <w:pPr>
      <w:suppressLineNumbers/>
      <w:tabs>
        <w:tab w:val="center" w:pos="4986"/>
        <w:tab w:val="right" w:pos="9972"/>
      </w:tabs>
    </w:pPr>
  </w:style>
  <w:style w:type="paragraph" w:customStyle="1" w:styleId="HorizontalLine">
    <w:name w:val="Horizontal Line"/>
    <w:basedOn w:val="Standard"/>
    <w:next w:val="Textbody"/>
    <w:pPr>
      <w:suppressLineNumbers/>
      <w:spacing w:after="283"/>
    </w:pPr>
    <w:rPr>
      <w:sz w:val="12"/>
      <w:szCs w:val="12"/>
    </w:rPr>
  </w:style>
  <w:style w:type="character" w:styleId="Hyperlink">
    <w:name w:val="Hyperlink"/>
    <w:uiPriority w:val="99"/>
    <w:unhideWhenUsed/>
    <w:rsid w:val="00B477F1"/>
    <w:rPr>
      <w:color w:val="0563C1"/>
      <w:u w:val="single"/>
    </w:rPr>
  </w:style>
  <w:style w:type="character" w:styleId="UnresolvedMention">
    <w:name w:val="Unresolved Mention"/>
    <w:uiPriority w:val="99"/>
    <w:semiHidden/>
    <w:unhideWhenUsed/>
    <w:rsid w:val="00B477F1"/>
    <w:rPr>
      <w:color w:val="808080"/>
      <w:shd w:val="clear" w:color="auto" w:fill="E6E6E6"/>
    </w:rPr>
  </w:style>
  <w:style w:type="paragraph" w:customStyle="1" w:styleId="BODY">
    <w:name w:val="BODY"/>
    <w:basedOn w:val="Normal"/>
    <w:uiPriority w:val="99"/>
    <w:rsid w:val="008C4FA9"/>
    <w:pPr>
      <w:widowControl/>
      <w:suppressAutoHyphens w:val="0"/>
      <w:autoSpaceDE w:val="0"/>
      <w:adjustRightInd w:val="0"/>
      <w:textAlignment w:val="auto"/>
    </w:pPr>
    <w:rPr>
      <w:rFonts w:ascii="Georgia" w:eastAsia="Calibri" w:hAnsi="Georgia" w:cs="Georgia"/>
      <w:kern w:val="0"/>
      <w:lang w:val="x-none"/>
    </w:rPr>
  </w:style>
  <w:style w:type="character" w:styleId="CommentReference">
    <w:name w:val="annotation reference"/>
    <w:uiPriority w:val="99"/>
    <w:semiHidden/>
    <w:unhideWhenUsed/>
    <w:rsid w:val="00EC10C3"/>
    <w:rPr>
      <w:sz w:val="16"/>
      <w:szCs w:val="16"/>
    </w:rPr>
  </w:style>
  <w:style w:type="paragraph" w:styleId="CommentText">
    <w:name w:val="annotation text"/>
    <w:basedOn w:val="Normal"/>
    <w:link w:val="CommentTextChar"/>
    <w:uiPriority w:val="99"/>
    <w:semiHidden/>
    <w:unhideWhenUsed/>
    <w:rsid w:val="00EC10C3"/>
    <w:rPr>
      <w:sz w:val="20"/>
      <w:szCs w:val="18"/>
    </w:rPr>
  </w:style>
  <w:style w:type="character" w:customStyle="1" w:styleId="CommentTextChar">
    <w:name w:val="Comment Text Char"/>
    <w:link w:val="CommentText"/>
    <w:uiPriority w:val="99"/>
    <w:semiHidden/>
    <w:rsid w:val="00EC10C3"/>
    <w:rPr>
      <w:sz w:val="20"/>
      <w:szCs w:val="18"/>
    </w:rPr>
  </w:style>
  <w:style w:type="paragraph" w:styleId="CommentSubject">
    <w:name w:val="annotation subject"/>
    <w:basedOn w:val="CommentText"/>
    <w:next w:val="CommentText"/>
    <w:link w:val="CommentSubjectChar"/>
    <w:uiPriority w:val="99"/>
    <w:semiHidden/>
    <w:unhideWhenUsed/>
    <w:rsid w:val="00EC10C3"/>
    <w:rPr>
      <w:b/>
      <w:bCs/>
    </w:rPr>
  </w:style>
  <w:style w:type="character" w:customStyle="1" w:styleId="CommentSubjectChar">
    <w:name w:val="Comment Subject Char"/>
    <w:link w:val="CommentSubject"/>
    <w:uiPriority w:val="99"/>
    <w:semiHidden/>
    <w:rsid w:val="00EC10C3"/>
    <w:rPr>
      <w:b/>
      <w:bCs/>
      <w:sz w:val="20"/>
      <w:szCs w:val="18"/>
    </w:rPr>
  </w:style>
  <w:style w:type="paragraph" w:styleId="BalloonText">
    <w:name w:val="Balloon Text"/>
    <w:basedOn w:val="Normal"/>
    <w:link w:val="BalloonTextChar"/>
    <w:uiPriority w:val="99"/>
    <w:semiHidden/>
    <w:unhideWhenUsed/>
    <w:rsid w:val="00EC10C3"/>
    <w:rPr>
      <w:rFonts w:ascii="Segoe UI" w:hAnsi="Segoe UI"/>
      <w:sz w:val="18"/>
      <w:szCs w:val="16"/>
    </w:rPr>
  </w:style>
  <w:style w:type="character" w:customStyle="1" w:styleId="BalloonTextChar">
    <w:name w:val="Balloon Text Char"/>
    <w:link w:val="BalloonText"/>
    <w:uiPriority w:val="99"/>
    <w:semiHidden/>
    <w:rsid w:val="00EC10C3"/>
    <w:rPr>
      <w:rFonts w:ascii="Segoe UI" w:hAnsi="Segoe UI"/>
      <w:sz w:val="18"/>
      <w:szCs w:val="16"/>
    </w:rPr>
  </w:style>
  <w:style w:type="character" w:customStyle="1" w:styleId="Heading1Char">
    <w:name w:val="Heading 1 Char"/>
    <w:link w:val="Heading1"/>
    <w:uiPriority w:val="9"/>
    <w:rsid w:val="00E428E9"/>
    <w:rPr>
      <w:b/>
      <w:bCs/>
      <w:kern w:val="3"/>
      <w:sz w:val="40"/>
      <w:szCs w:val="40"/>
      <w:lang w:eastAsia="zh-CN" w:bidi="hi-IN"/>
    </w:rPr>
  </w:style>
  <w:style w:type="paragraph" w:styleId="Quote">
    <w:name w:val="Quote"/>
    <w:basedOn w:val="Normal"/>
    <w:next w:val="Normal"/>
    <w:link w:val="QuoteChar"/>
    <w:uiPriority w:val="29"/>
    <w:qFormat/>
    <w:rsid w:val="00D90B1C"/>
    <w:pPr>
      <w:spacing w:before="200" w:after="160"/>
      <w:ind w:left="864" w:right="864"/>
      <w:jc w:val="center"/>
    </w:pPr>
    <w:rPr>
      <w:i/>
      <w:iCs/>
      <w:color w:val="404040"/>
      <w:szCs w:val="25"/>
    </w:rPr>
  </w:style>
  <w:style w:type="character" w:customStyle="1" w:styleId="QuoteChar">
    <w:name w:val="Quote Char"/>
    <w:link w:val="Quote"/>
    <w:uiPriority w:val="29"/>
    <w:rsid w:val="00D90B1C"/>
    <w:rPr>
      <w:i/>
      <w:iCs/>
      <w:color w:val="404040"/>
      <w:kern w:val="3"/>
      <w:sz w:val="28"/>
      <w:szCs w:val="25"/>
      <w:lang w:eastAsia="zh-CN" w:bidi="hi-IN"/>
    </w:rPr>
  </w:style>
  <w:style w:type="paragraph" w:customStyle="1" w:styleId="PRE">
    <w:name w:val="PRE"/>
    <w:basedOn w:val="Normal"/>
    <w:uiPriority w:val="99"/>
    <w:rsid w:val="00344ED8"/>
    <w:pPr>
      <w:suppressAutoHyphens w:val="0"/>
      <w:autoSpaceDE w:val="0"/>
      <w:adjustRightInd w:val="0"/>
      <w:textAlignment w:val="auto"/>
    </w:pPr>
    <w:rPr>
      <w:rFonts w:ascii="Courier New" w:hAnsi="Courier New" w:cs="Courier New"/>
      <w:kern w:val="0"/>
      <w:sz w:val="24"/>
      <w:szCs w:val="24"/>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541698">
      <w:bodyDiv w:val="1"/>
      <w:marLeft w:val="0"/>
      <w:marRight w:val="0"/>
      <w:marTop w:val="0"/>
      <w:marBottom w:val="0"/>
      <w:divBdr>
        <w:top w:val="none" w:sz="0" w:space="0" w:color="auto"/>
        <w:left w:val="none" w:sz="0" w:space="0" w:color="auto"/>
        <w:bottom w:val="none" w:sz="0" w:space="0" w:color="auto"/>
        <w:right w:val="none" w:sz="0" w:space="0" w:color="auto"/>
      </w:divBdr>
    </w:div>
    <w:div w:id="971132706">
      <w:bodyDiv w:val="1"/>
      <w:marLeft w:val="0"/>
      <w:marRight w:val="0"/>
      <w:marTop w:val="0"/>
      <w:marBottom w:val="0"/>
      <w:divBdr>
        <w:top w:val="none" w:sz="0" w:space="0" w:color="auto"/>
        <w:left w:val="none" w:sz="0" w:space="0" w:color="auto"/>
        <w:bottom w:val="none" w:sz="0" w:space="0" w:color="auto"/>
        <w:right w:val="none" w:sz="0" w:space="0" w:color="auto"/>
      </w:divBdr>
    </w:div>
    <w:div w:id="1313438484">
      <w:bodyDiv w:val="1"/>
      <w:marLeft w:val="0"/>
      <w:marRight w:val="0"/>
      <w:marTop w:val="0"/>
      <w:marBottom w:val="0"/>
      <w:divBdr>
        <w:top w:val="none" w:sz="0" w:space="0" w:color="auto"/>
        <w:left w:val="none" w:sz="0" w:space="0" w:color="auto"/>
        <w:bottom w:val="none" w:sz="0" w:space="0" w:color="auto"/>
        <w:right w:val="none" w:sz="0" w:space="0" w:color="auto"/>
      </w:divBdr>
      <w:divsChild>
        <w:div w:id="1672560808">
          <w:marLeft w:val="0"/>
          <w:marRight w:val="0"/>
          <w:marTop w:val="0"/>
          <w:marBottom w:val="0"/>
          <w:divBdr>
            <w:top w:val="none" w:sz="0" w:space="0" w:color="auto"/>
            <w:left w:val="none" w:sz="0" w:space="0" w:color="auto"/>
            <w:bottom w:val="none" w:sz="0" w:space="0" w:color="auto"/>
            <w:right w:val="none" w:sz="0" w:space="0" w:color="auto"/>
          </w:divBdr>
        </w:div>
        <w:div w:id="2040010826">
          <w:marLeft w:val="0"/>
          <w:marRight w:val="0"/>
          <w:marTop w:val="0"/>
          <w:marBottom w:val="0"/>
          <w:divBdr>
            <w:top w:val="none" w:sz="0" w:space="0" w:color="auto"/>
            <w:left w:val="none" w:sz="0" w:space="0" w:color="auto"/>
            <w:bottom w:val="none" w:sz="0" w:space="0" w:color="auto"/>
            <w:right w:val="none" w:sz="0" w:space="0" w:color="auto"/>
          </w:divBdr>
        </w:div>
      </w:divsChild>
    </w:div>
    <w:div w:id="1502550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sv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svg"/><Relationship Id="rId20" Type="http://schemas.openxmlformats.org/officeDocument/2006/relationships/image" Target="media/image13.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sv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sv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J:\DESKTOP%20STUFF%20112821\HIM%20DESKTOP\HIM%20HEADER%20TEMPLATE%20BES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69D8B-8DD1-4678-9BDE-F100767E9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HIM HEADER TEMPLATE BEST</Template>
  <TotalTime>1</TotalTime>
  <Pages>21</Pages>
  <Words>5301</Words>
  <Characters>30220</Characters>
  <Application>Microsoft Office Word</Application>
  <DocSecurity>0</DocSecurity>
  <Lines>251</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Scott Velain</dc:creator>
  <cp:keywords/>
  <cp:lastModifiedBy>Pastor Scott Velain</cp:lastModifiedBy>
  <cp:revision>2</cp:revision>
  <dcterms:created xsi:type="dcterms:W3CDTF">2022-03-17T11:48:00Z</dcterms:created>
  <dcterms:modified xsi:type="dcterms:W3CDTF">2022-03-17T11:48:00Z</dcterms:modified>
</cp:coreProperties>
</file>